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C3F" w:rsidRDefault="00E14C3F" w:rsidP="00AA122F">
      <w:pPr>
        <w:pStyle w:val="Title"/>
        <w:rPr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3зуб" style="position:absolute;left:0;text-align:left;margin-left:3in;margin-top:-27pt;width:36.6pt;height:50.4pt;z-index:251658240;visibility:visible">
            <v:imagedata r:id="rId7" o:title=""/>
          </v:shape>
        </w:pict>
      </w:r>
      <w:r>
        <w:rPr>
          <w:lang w:val="uk-UA"/>
        </w:rPr>
        <w:t xml:space="preserve">          </w:t>
      </w:r>
    </w:p>
    <w:p w:rsidR="00E14C3F" w:rsidRDefault="00E14C3F" w:rsidP="00AA122F">
      <w:pPr>
        <w:pStyle w:val="Title"/>
        <w:rPr>
          <w:lang w:val="uk-UA"/>
        </w:rPr>
      </w:pPr>
    </w:p>
    <w:p w:rsidR="00E14C3F" w:rsidRDefault="00E14C3F" w:rsidP="00AA122F">
      <w:pPr>
        <w:pStyle w:val="Title"/>
        <w:rPr>
          <w:sz w:val="28"/>
          <w:szCs w:val="28"/>
        </w:rPr>
      </w:pPr>
      <w:r>
        <w:rPr>
          <w:sz w:val="28"/>
          <w:szCs w:val="28"/>
        </w:rPr>
        <w:t>ЛУБЕНСЬКА МІСЬКА РАДА</w:t>
      </w:r>
    </w:p>
    <w:p w:rsidR="00E14C3F" w:rsidRDefault="00E14C3F" w:rsidP="00AA122F">
      <w:pPr>
        <w:pStyle w:val="Title"/>
        <w:rPr>
          <w:b w:val="0"/>
          <w:szCs w:val="24"/>
        </w:rPr>
      </w:pPr>
      <w:r>
        <w:rPr>
          <w:szCs w:val="24"/>
        </w:rPr>
        <w:t>ПОЛТАВСЬКОЇ ОБЛАСТІ</w:t>
      </w:r>
    </w:p>
    <w:p w:rsidR="00E14C3F" w:rsidRDefault="00E14C3F" w:rsidP="008228E2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(тридцять друга сесія сьомого скликання)</w:t>
      </w:r>
    </w:p>
    <w:p w:rsidR="00E14C3F" w:rsidRDefault="00E14C3F" w:rsidP="00AA122F">
      <w:pPr>
        <w:jc w:val="center"/>
        <w:rPr>
          <w:b/>
          <w:sz w:val="16"/>
          <w:szCs w:val="16"/>
          <w:lang w:val="uk-UA"/>
        </w:rPr>
      </w:pPr>
    </w:p>
    <w:p w:rsidR="00E14C3F" w:rsidRDefault="00E14C3F" w:rsidP="00AA122F">
      <w:pPr>
        <w:pStyle w:val="Heading2"/>
        <w:rPr>
          <w:sz w:val="28"/>
          <w:szCs w:val="28"/>
        </w:rPr>
      </w:pPr>
      <w:r>
        <w:rPr>
          <w:sz w:val="28"/>
          <w:szCs w:val="28"/>
        </w:rPr>
        <w:t>Р І Ш Е Н Н Я</w:t>
      </w:r>
    </w:p>
    <w:p w:rsidR="00E14C3F" w:rsidRDefault="00E14C3F" w:rsidP="00AA122F">
      <w:pPr>
        <w:rPr>
          <w:sz w:val="12"/>
          <w:szCs w:val="12"/>
          <w:lang w:val="uk-UA"/>
        </w:rPr>
      </w:pPr>
    </w:p>
    <w:p w:rsidR="00E14C3F" w:rsidRDefault="00E14C3F" w:rsidP="008228E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17 травня  2018 року</w:t>
      </w:r>
    </w:p>
    <w:p w:rsidR="00E14C3F" w:rsidRDefault="00E14C3F" w:rsidP="00AA122F">
      <w:pPr>
        <w:rPr>
          <w:sz w:val="28"/>
          <w:szCs w:val="28"/>
          <w:lang w:val="uk-UA"/>
        </w:rPr>
      </w:pPr>
    </w:p>
    <w:p w:rsidR="00E14C3F" w:rsidRDefault="00E14C3F" w:rsidP="00AA122F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надання дозволу на виготовлення </w:t>
      </w:r>
    </w:p>
    <w:p w:rsidR="00E14C3F" w:rsidRDefault="00E14C3F" w:rsidP="00AA122F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технічної документації  із землеустрою щодо</w:t>
      </w:r>
    </w:p>
    <w:p w:rsidR="00E14C3F" w:rsidRPr="00023A7F" w:rsidRDefault="00E14C3F" w:rsidP="00AA122F">
      <w:pPr>
        <w:rPr>
          <w:b/>
          <w:sz w:val="28"/>
          <w:szCs w:val="28"/>
          <w:lang w:val="uk-UA"/>
        </w:rPr>
      </w:pPr>
      <w:r w:rsidRPr="00023A7F">
        <w:rPr>
          <w:b/>
          <w:sz w:val="28"/>
          <w:szCs w:val="28"/>
          <w:lang w:val="uk-UA"/>
        </w:rPr>
        <w:t xml:space="preserve">встановлення меж земельної ділянки в натурі </w:t>
      </w:r>
    </w:p>
    <w:p w:rsidR="00E14C3F" w:rsidRDefault="00E14C3F" w:rsidP="00AA122F">
      <w:pPr>
        <w:rPr>
          <w:b/>
          <w:sz w:val="28"/>
          <w:szCs w:val="28"/>
          <w:lang w:val="uk-UA"/>
        </w:rPr>
      </w:pPr>
      <w:r w:rsidRPr="00023A7F">
        <w:rPr>
          <w:b/>
          <w:sz w:val="28"/>
          <w:szCs w:val="28"/>
          <w:lang w:val="uk-UA"/>
        </w:rPr>
        <w:t>(на місцевості)</w:t>
      </w:r>
      <w:r>
        <w:rPr>
          <w:b/>
          <w:sz w:val="28"/>
          <w:szCs w:val="28"/>
          <w:lang w:val="uk-UA"/>
        </w:rPr>
        <w:t xml:space="preserve"> </w:t>
      </w:r>
    </w:p>
    <w:p w:rsidR="00E14C3F" w:rsidRDefault="00E14C3F" w:rsidP="00AA122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E14C3F" w:rsidRDefault="00E14C3F" w:rsidP="00AA122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ab/>
        <w:t xml:space="preserve">Розглянувши звернення </w:t>
      </w:r>
      <w:r w:rsidRPr="007179D7">
        <w:rPr>
          <w:sz w:val="28"/>
          <w:szCs w:val="28"/>
          <w:lang w:val="uk-UA"/>
        </w:rPr>
        <w:t>Гаражного кооперативу «Мрія» по обслуговуванню та експлуатації гаражів для індивідуального та іншого транспорту</w:t>
      </w:r>
      <w:r>
        <w:rPr>
          <w:sz w:val="28"/>
          <w:szCs w:val="28"/>
          <w:lang w:val="uk-UA"/>
        </w:rPr>
        <w:t xml:space="preserve">, керуючись Земельним кодексом України, Законом України «Про землеустрій», Законом України «Про місцеве самоврядування в Україні»,  </w:t>
      </w:r>
    </w:p>
    <w:p w:rsidR="00E14C3F" w:rsidRDefault="00E14C3F" w:rsidP="00AA122F">
      <w:pPr>
        <w:jc w:val="both"/>
        <w:rPr>
          <w:sz w:val="28"/>
          <w:szCs w:val="28"/>
          <w:lang w:val="uk-UA"/>
        </w:rPr>
      </w:pPr>
    </w:p>
    <w:p w:rsidR="00E14C3F" w:rsidRDefault="00E14C3F" w:rsidP="00D73880">
      <w:pPr>
        <w:jc w:val="center"/>
        <w:rPr>
          <w:b/>
          <w:sz w:val="28"/>
          <w:szCs w:val="28"/>
          <w:lang w:val="uk-UA"/>
        </w:rPr>
      </w:pPr>
      <w:r w:rsidRPr="00AA3FBA">
        <w:rPr>
          <w:b/>
          <w:sz w:val="28"/>
          <w:szCs w:val="28"/>
          <w:lang w:val="uk-UA"/>
        </w:rPr>
        <w:t>міська   рада   вирішила:</w:t>
      </w:r>
    </w:p>
    <w:p w:rsidR="00E14C3F" w:rsidRDefault="00E14C3F" w:rsidP="00D73880">
      <w:pPr>
        <w:jc w:val="center"/>
        <w:rPr>
          <w:b/>
          <w:sz w:val="28"/>
          <w:szCs w:val="28"/>
          <w:lang w:val="uk-UA"/>
        </w:rPr>
      </w:pPr>
    </w:p>
    <w:p w:rsidR="00E14C3F" w:rsidRPr="00317D1A" w:rsidRDefault="00E14C3F" w:rsidP="00906232">
      <w:pPr>
        <w:tabs>
          <w:tab w:val="left" w:pos="0"/>
        </w:tabs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Pr="00C86172">
        <w:rPr>
          <w:sz w:val="28"/>
          <w:szCs w:val="28"/>
          <w:lang w:val="uk-UA"/>
        </w:rPr>
        <w:t xml:space="preserve">Надати  дозвіл  </w:t>
      </w:r>
      <w:r w:rsidRPr="00300011">
        <w:rPr>
          <w:b/>
          <w:sz w:val="28"/>
          <w:szCs w:val="28"/>
          <w:lang w:val="uk-UA"/>
        </w:rPr>
        <w:t>Гаражному кооперативу «Мрія» по обслуговуванню та експлуатації гаражів для індивідуального та іншого транспорту</w:t>
      </w:r>
      <w:r w:rsidRPr="00C86172">
        <w:rPr>
          <w:sz w:val="28"/>
          <w:szCs w:val="28"/>
          <w:lang w:val="uk-UA"/>
        </w:rPr>
        <w:t xml:space="preserve"> на виготовлення технічної документації із землеустрою щодо встановлення меж земельної ділянки в натурі (на місцевості) за адресою: м. Лубни, вул. </w:t>
      </w:r>
      <w:r>
        <w:rPr>
          <w:sz w:val="28"/>
          <w:szCs w:val="28"/>
          <w:lang w:val="uk-UA"/>
        </w:rPr>
        <w:t>1 провулок  вулиці Олійниці</w:t>
      </w:r>
      <w:r w:rsidRPr="00C86172">
        <w:rPr>
          <w:sz w:val="28"/>
          <w:szCs w:val="28"/>
          <w:lang w:val="uk-UA"/>
        </w:rPr>
        <w:t xml:space="preserve">, за цільовим призначенням – для </w:t>
      </w:r>
      <w:r>
        <w:rPr>
          <w:sz w:val="28"/>
          <w:szCs w:val="28"/>
          <w:lang w:val="uk-UA"/>
        </w:rPr>
        <w:t>колективного гаражного будівництва</w:t>
      </w:r>
      <w:r w:rsidRPr="00C86172">
        <w:rPr>
          <w:sz w:val="28"/>
          <w:szCs w:val="28"/>
          <w:lang w:val="uk-UA"/>
        </w:rPr>
        <w:t xml:space="preserve">. </w:t>
      </w:r>
    </w:p>
    <w:p w:rsidR="00E14C3F" w:rsidRDefault="00E14C3F" w:rsidP="004C005A">
      <w:pPr>
        <w:tabs>
          <w:tab w:val="left" w:pos="0"/>
        </w:tabs>
        <w:ind w:left="360"/>
        <w:jc w:val="both"/>
        <w:rPr>
          <w:color w:val="000000"/>
          <w:sz w:val="28"/>
          <w:szCs w:val="28"/>
          <w:lang w:val="uk-UA"/>
        </w:rPr>
      </w:pPr>
    </w:p>
    <w:p w:rsidR="00E14C3F" w:rsidRDefault="00E14C3F" w:rsidP="001E06E1">
      <w:pPr>
        <w:tabs>
          <w:tab w:val="left" w:pos="720"/>
        </w:tabs>
        <w:jc w:val="both"/>
        <w:rPr>
          <w:color w:val="000000"/>
          <w:sz w:val="28"/>
          <w:szCs w:val="28"/>
          <w:lang w:val="uk-UA"/>
        </w:rPr>
      </w:pPr>
    </w:p>
    <w:p w:rsidR="00E14C3F" w:rsidRDefault="00E14C3F" w:rsidP="001E06E1">
      <w:pPr>
        <w:tabs>
          <w:tab w:val="left" w:pos="720"/>
        </w:tabs>
        <w:jc w:val="both"/>
        <w:rPr>
          <w:color w:val="000000"/>
          <w:sz w:val="28"/>
          <w:szCs w:val="28"/>
          <w:lang w:val="uk-UA"/>
        </w:rPr>
      </w:pPr>
    </w:p>
    <w:p w:rsidR="00E14C3F" w:rsidRPr="00951D9A" w:rsidRDefault="00E14C3F" w:rsidP="001E06E1">
      <w:pPr>
        <w:tabs>
          <w:tab w:val="left" w:pos="720"/>
        </w:tabs>
        <w:jc w:val="both"/>
        <w:rPr>
          <w:color w:val="000000"/>
          <w:sz w:val="28"/>
          <w:szCs w:val="28"/>
          <w:lang w:val="uk-UA"/>
        </w:rPr>
      </w:pPr>
    </w:p>
    <w:p w:rsidR="00E14C3F" w:rsidRDefault="00E14C3F" w:rsidP="007A2177">
      <w:pPr>
        <w:jc w:val="center"/>
        <w:rPr>
          <w:b/>
          <w:sz w:val="28"/>
          <w:szCs w:val="28"/>
          <w:lang w:val="uk-UA"/>
        </w:rPr>
      </w:pPr>
      <w:r w:rsidRPr="00F63ADD">
        <w:rPr>
          <w:b/>
          <w:sz w:val="28"/>
          <w:szCs w:val="28"/>
          <w:lang w:val="uk-UA"/>
        </w:rPr>
        <w:t xml:space="preserve">Міський голова                                   </w:t>
      </w:r>
      <w:r>
        <w:rPr>
          <w:b/>
          <w:sz w:val="28"/>
          <w:szCs w:val="28"/>
          <w:lang w:val="uk-UA"/>
        </w:rPr>
        <w:t xml:space="preserve">                       </w:t>
      </w:r>
      <w:r w:rsidRPr="00F63ADD">
        <w:rPr>
          <w:b/>
          <w:sz w:val="28"/>
          <w:szCs w:val="28"/>
          <w:lang w:val="uk-UA"/>
        </w:rPr>
        <w:t xml:space="preserve">    </w:t>
      </w:r>
      <w:r>
        <w:rPr>
          <w:b/>
          <w:sz w:val="28"/>
          <w:szCs w:val="28"/>
          <w:lang w:val="uk-UA"/>
        </w:rPr>
        <w:t>О.П.Грицаєнко</w:t>
      </w:r>
    </w:p>
    <w:p w:rsidR="00E14C3F" w:rsidRDefault="00E14C3F" w:rsidP="004C005A">
      <w:pPr>
        <w:rPr>
          <w:sz w:val="24"/>
          <w:szCs w:val="24"/>
          <w:lang w:val="uk-UA"/>
        </w:rPr>
      </w:pPr>
    </w:p>
    <w:p w:rsidR="00E14C3F" w:rsidRDefault="00E14C3F" w:rsidP="008F5FE3">
      <w:pPr>
        <w:rPr>
          <w:sz w:val="24"/>
          <w:szCs w:val="24"/>
          <w:lang w:val="uk-UA"/>
        </w:rPr>
      </w:pPr>
    </w:p>
    <w:p w:rsidR="00E14C3F" w:rsidRDefault="00E14C3F" w:rsidP="00522A19">
      <w:pPr>
        <w:jc w:val="center"/>
        <w:rPr>
          <w:sz w:val="24"/>
          <w:szCs w:val="24"/>
          <w:lang w:val="uk-UA"/>
        </w:rPr>
      </w:pPr>
    </w:p>
    <w:p w:rsidR="00E14C3F" w:rsidRDefault="00E14C3F" w:rsidP="00522A19">
      <w:pPr>
        <w:jc w:val="center"/>
        <w:rPr>
          <w:sz w:val="24"/>
          <w:szCs w:val="24"/>
          <w:lang w:val="uk-UA"/>
        </w:rPr>
      </w:pPr>
    </w:p>
    <w:p w:rsidR="00E14C3F" w:rsidRDefault="00E14C3F" w:rsidP="00522A19">
      <w:pPr>
        <w:jc w:val="center"/>
        <w:rPr>
          <w:sz w:val="24"/>
          <w:szCs w:val="24"/>
          <w:lang w:val="uk-UA"/>
        </w:rPr>
      </w:pPr>
    </w:p>
    <w:p w:rsidR="00E14C3F" w:rsidRDefault="00E14C3F" w:rsidP="00522A19">
      <w:pPr>
        <w:jc w:val="center"/>
        <w:rPr>
          <w:sz w:val="24"/>
          <w:szCs w:val="24"/>
          <w:lang w:val="uk-UA"/>
        </w:rPr>
      </w:pPr>
    </w:p>
    <w:p w:rsidR="00E14C3F" w:rsidRDefault="00E14C3F" w:rsidP="00522A19">
      <w:pPr>
        <w:jc w:val="center"/>
        <w:rPr>
          <w:sz w:val="24"/>
          <w:szCs w:val="24"/>
          <w:lang w:val="uk-UA"/>
        </w:rPr>
      </w:pPr>
    </w:p>
    <w:p w:rsidR="00E14C3F" w:rsidRDefault="00E14C3F" w:rsidP="00522A19">
      <w:pPr>
        <w:jc w:val="center"/>
        <w:rPr>
          <w:sz w:val="24"/>
          <w:szCs w:val="24"/>
          <w:lang w:val="uk-UA"/>
        </w:rPr>
      </w:pPr>
    </w:p>
    <w:p w:rsidR="00E14C3F" w:rsidRDefault="00E14C3F" w:rsidP="00522A19">
      <w:pPr>
        <w:jc w:val="center"/>
        <w:rPr>
          <w:sz w:val="24"/>
          <w:szCs w:val="24"/>
          <w:lang w:val="uk-UA"/>
        </w:rPr>
      </w:pPr>
    </w:p>
    <w:p w:rsidR="00E14C3F" w:rsidRDefault="00E14C3F" w:rsidP="00522A19">
      <w:pPr>
        <w:jc w:val="center"/>
        <w:rPr>
          <w:sz w:val="24"/>
          <w:szCs w:val="24"/>
          <w:lang w:val="uk-UA"/>
        </w:rPr>
      </w:pPr>
    </w:p>
    <w:p w:rsidR="00E14C3F" w:rsidRDefault="00E14C3F" w:rsidP="00522A19">
      <w:pPr>
        <w:jc w:val="center"/>
        <w:rPr>
          <w:sz w:val="24"/>
          <w:szCs w:val="24"/>
          <w:lang w:val="uk-UA"/>
        </w:rPr>
      </w:pPr>
    </w:p>
    <w:p w:rsidR="00E14C3F" w:rsidRDefault="00E14C3F" w:rsidP="00522A19">
      <w:pPr>
        <w:jc w:val="center"/>
        <w:rPr>
          <w:sz w:val="24"/>
          <w:szCs w:val="24"/>
          <w:lang w:val="uk-UA"/>
        </w:rPr>
      </w:pPr>
    </w:p>
    <w:p w:rsidR="00E14C3F" w:rsidRDefault="00E14C3F" w:rsidP="00522A19">
      <w:pPr>
        <w:jc w:val="center"/>
        <w:rPr>
          <w:sz w:val="24"/>
          <w:szCs w:val="24"/>
          <w:lang w:val="uk-UA"/>
        </w:rPr>
      </w:pPr>
    </w:p>
    <w:p w:rsidR="00E14C3F" w:rsidRDefault="00E14C3F" w:rsidP="00522A19">
      <w:pPr>
        <w:jc w:val="center"/>
        <w:rPr>
          <w:sz w:val="24"/>
          <w:szCs w:val="24"/>
          <w:lang w:val="uk-UA"/>
        </w:rPr>
      </w:pPr>
    </w:p>
    <w:p w:rsidR="00E14C3F" w:rsidRDefault="00E14C3F" w:rsidP="00522A19">
      <w:pPr>
        <w:jc w:val="center"/>
        <w:rPr>
          <w:sz w:val="24"/>
          <w:szCs w:val="24"/>
          <w:lang w:val="uk-UA"/>
        </w:rPr>
      </w:pPr>
    </w:p>
    <w:p w:rsidR="00E14C3F" w:rsidRDefault="00E14C3F" w:rsidP="00522A19">
      <w:pPr>
        <w:jc w:val="center"/>
        <w:rPr>
          <w:sz w:val="24"/>
          <w:szCs w:val="24"/>
          <w:lang w:val="uk-UA"/>
        </w:rPr>
      </w:pPr>
    </w:p>
    <w:p w:rsidR="00E14C3F" w:rsidRDefault="00E14C3F" w:rsidP="00522A19">
      <w:pPr>
        <w:jc w:val="center"/>
        <w:rPr>
          <w:sz w:val="24"/>
          <w:szCs w:val="24"/>
          <w:lang w:val="uk-UA"/>
        </w:rPr>
      </w:pPr>
    </w:p>
    <w:p w:rsidR="00E14C3F" w:rsidRDefault="00E14C3F" w:rsidP="00522A19">
      <w:pPr>
        <w:jc w:val="center"/>
        <w:rPr>
          <w:sz w:val="24"/>
          <w:szCs w:val="24"/>
          <w:lang w:val="uk-UA"/>
        </w:rPr>
      </w:pPr>
    </w:p>
    <w:p w:rsidR="00E14C3F" w:rsidRDefault="00E14C3F" w:rsidP="00522A19">
      <w:pPr>
        <w:jc w:val="center"/>
        <w:rPr>
          <w:sz w:val="24"/>
          <w:szCs w:val="24"/>
          <w:lang w:val="uk-UA"/>
        </w:rPr>
      </w:pPr>
    </w:p>
    <w:p w:rsidR="00E14C3F" w:rsidRDefault="00E14C3F" w:rsidP="00522A19">
      <w:pPr>
        <w:jc w:val="center"/>
        <w:rPr>
          <w:sz w:val="24"/>
          <w:szCs w:val="24"/>
          <w:lang w:val="uk-UA"/>
        </w:rPr>
      </w:pPr>
    </w:p>
    <w:p w:rsidR="00E14C3F" w:rsidRDefault="00E14C3F" w:rsidP="00522A19">
      <w:pPr>
        <w:jc w:val="center"/>
        <w:rPr>
          <w:sz w:val="24"/>
          <w:szCs w:val="24"/>
          <w:lang w:val="uk-UA"/>
        </w:rPr>
      </w:pPr>
    </w:p>
    <w:p w:rsidR="00E14C3F" w:rsidRDefault="00E14C3F" w:rsidP="00522A19">
      <w:pPr>
        <w:jc w:val="center"/>
        <w:rPr>
          <w:sz w:val="24"/>
          <w:szCs w:val="24"/>
          <w:lang w:val="uk-UA"/>
        </w:rPr>
      </w:pPr>
    </w:p>
    <w:p w:rsidR="00E14C3F" w:rsidRDefault="00E14C3F" w:rsidP="00522A19">
      <w:pPr>
        <w:jc w:val="center"/>
        <w:rPr>
          <w:sz w:val="24"/>
          <w:szCs w:val="24"/>
          <w:lang w:val="uk-UA"/>
        </w:rPr>
      </w:pPr>
    </w:p>
    <w:p w:rsidR="00E14C3F" w:rsidRPr="006B25BF" w:rsidRDefault="00E14C3F" w:rsidP="00522A19">
      <w:pPr>
        <w:jc w:val="center"/>
        <w:rPr>
          <w:sz w:val="24"/>
          <w:szCs w:val="24"/>
          <w:lang w:val="uk-UA"/>
        </w:rPr>
      </w:pPr>
      <w:r w:rsidRPr="006B25BF">
        <w:rPr>
          <w:sz w:val="24"/>
          <w:szCs w:val="24"/>
          <w:lang w:val="uk-UA"/>
        </w:rPr>
        <w:t>ПОГОДЖЕНО:</w:t>
      </w:r>
    </w:p>
    <w:p w:rsidR="00E14C3F" w:rsidRPr="006B25BF" w:rsidRDefault="00E14C3F" w:rsidP="00522A19">
      <w:pPr>
        <w:jc w:val="center"/>
        <w:rPr>
          <w:sz w:val="24"/>
          <w:szCs w:val="24"/>
          <w:lang w:val="uk-UA"/>
        </w:rPr>
      </w:pPr>
    </w:p>
    <w:p w:rsidR="00E14C3F" w:rsidRPr="006B25BF" w:rsidRDefault="00E14C3F" w:rsidP="00522A19">
      <w:pPr>
        <w:jc w:val="center"/>
        <w:rPr>
          <w:sz w:val="24"/>
          <w:szCs w:val="24"/>
          <w:lang w:val="uk-UA"/>
        </w:rPr>
      </w:pPr>
    </w:p>
    <w:p w:rsidR="00E14C3F" w:rsidRDefault="00E14C3F" w:rsidP="00522A19">
      <w:pPr>
        <w:rPr>
          <w:sz w:val="24"/>
          <w:szCs w:val="24"/>
          <w:lang w:val="uk-UA"/>
        </w:rPr>
      </w:pPr>
      <w:r w:rsidRPr="006B25BF">
        <w:rPr>
          <w:sz w:val="24"/>
          <w:szCs w:val="24"/>
          <w:lang w:val="uk-UA"/>
        </w:rPr>
        <w:t xml:space="preserve">Секретар міської ради                               </w:t>
      </w:r>
      <w:r>
        <w:rPr>
          <w:sz w:val="24"/>
          <w:szCs w:val="24"/>
          <w:lang w:val="uk-UA"/>
        </w:rPr>
        <w:t xml:space="preserve">  </w:t>
      </w:r>
      <w:r w:rsidRPr="006B25BF">
        <w:rPr>
          <w:sz w:val="24"/>
          <w:szCs w:val="24"/>
          <w:lang w:val="uk-UA"/>
        </w:rPr>
        <w:t xml:space="preserve">                                               </w:t>
      </w:r>
      <w:r>
        <w:rPr>
          <w:sz w:val="24"/>
          <w:szCs w:val="24"/>
          <w:lang w:val="uk-UA"/>
        </w:rPr>
        <w:t xml:space="preserve">О.В. </w:t>
      </w:r>
      <w:r w:rsidRPr="006B25BF">
        <w:rPr>
          <w:sz w:val="24"/>
          <w:szCs w:val="24"/>
          <w:lang w:val="uk-UA"/>
        </w:rPr>
        <w:t xml:space="preserve">Карпець                    </w:t>
      </w:r>
    </w:p>
    <w:p w:rsidR="00E14C3F" w:rsidRPr="006B25BF" w:rsidRDefault="00E14C3F" w:rsidP="00522A19">
      <w:pPr>
        <w:rPr>
          <w:sz w:val="24"/>
          <w:szCs w:val="24"/>
          <w:lang w:val="uk-UA"/>
        </w:rPr>
      </w:pPr>
      <w:r w:rsidRPr="006B25BF">
        <w:rPr>
          <w:sz w:val="24"/>
          <w:szCs w:val="24"/>
          <w:lang w:val="uk-UA"/>
        </w:rPr>
        <w:t xml:space="preserve">      </w:t>
      </w:r>
      <w:r w:rsidRPr="006B25BF">
        <w:rPr>
          <w:sz w:val="24"/>
          <w:szCs w:val="24"/>
          <w:lang w:val="uk-UA"/>
        </w:rPr>
        <w:br/>
        <w:t xml:space="preserve">Голова постійної депутатської </w:t>
      </w:r>
    </w:p>
    <w:p w:rsidR="00E14C3F" w:rsidRPr="006B25BF" w:rsidRDefault="00E14C3F" w:rsidP="00522A19">
      <w:pPr>
        <w:pStyle w:val="Footer"/>
        <w:rPr>
          <w:sz w:val="24"/>
          <w:szCs w:val="24"/>
          <w:lang w:val="uk-UA"/>
        </w:rPr>
      </w:pPr>
      <w:r w:rsidRPr="006B25BF">
        <w:rPr>
          <w:sz w:val="24"/>
          <w:szCs w:val="24"/>
          <w:lang w:val="uk-UA"/>
        </w:rPr>
        <w:t>комісії з питань землевідведення</w:t>
      </w:r>
    </w:p>
    <w:p w:rsidR="00E14C3F" w:rsidRPr="006B25BF" w:rsidRDefault="00E14C3F" w:rsidP="00522A19">
      <w:pPr>
        <w:pStyle w:val="Footer"/>
        <w:tabs>
          <w:tab w:val="clear" w:pos="4677"/>
          <w:tab w:val="right" w:pos="9540"/>
        </w:tabs>
        <w:rPr>
          <w:sz w:val="24"/>
          <w:szCs w:val="24"/>
          <w:lang w:val="uk-UA"/>
        </w:rPr>
      </w:pPr>
      <w:r w:rsidRPr="006B25BF">
        <w:rPr>
          <w:sz w:val="24"/>
          <w:szCs w:val="24"/>
          <w:lang w:val="uk-UA"/>
        </w:rPr>
        <w:t xml:space="preserve">будівництва, архітектури </w:t>
      </w:r>
      <w:r>
        <w:rPr>
          <w:sz w:val="24"/>
          <w:szCs w:val="24"/>
          <w:lang w:val="uk-UA"/>
        </w:rPr>
        <w:t xml:space="preserve">                                                                          Ю.Б. Денисенко</w:t>
      </w:r>
      <w:r w:rsidRPr="006B25BF">
        <w:rPr>
          <w:sz w:val="24"/>
          <w:szCs w:val="24"/>
          <w:lang w:val="uk-UA"/>
        </w:rPr>
        <w:t xml:space="preserve">  </w:t>
      </w:r>
    </w:p>
    <w:p w:rsidR="00E14C3F" w:rsidRPr="006B25BF" w:rsidRDefault="00E14C3F" w:rsidP="00522A19">
      <w:pPr>
        <w:pStyle w:val="Footer"/>
        <w:tabs>
          <w:tab w:val="left" w:pos="708"/>
        </w:tabs>
        <w:rPr>
          <w:sz w:val="24"/>
          <w:szCs w:val="24"/>
          <w:lang w:val="uk-UA"/>
        </w:rPr>
      </w:pPr>
    </w:p>
    <w:p w:rsidR="00E14C3F" w:rsidRPr="006B25BF" w:rsidRDefault="00E14C3F" w:rsidP="00955523">
      <w:pPr>
        <w:pStyle w:val="Footer"/>
        <w:tabs>
          <w:tab w:val="clear" w:pos="4677"/>
          <w:tab w:val="center" w:pos="0"/>
          <w:tab w:val="left" w:pos="708"/>
        </w:tabs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Головний спеціаліст </w:t>
      </w:r>
      <w:r w:rsidRPr="006B25BF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юридичного відділу                                               Т.Г. Синявська</w:t>
      </w:r>
    </w:p>
    <w:p w:rsidR="00E14C3F" w:rsidRPr="006B25BF" w:rsidRDefault="00E14C3F" w:rsidP="00522A19">
      <w:pPr>
        <w:pStyle w:val="Footer"/>
        <w:tabs>
          <w:tab w:val="left" w:pos="708"/>
        </w:tabs>
        <w:rPr>
          <w:sz w:val="24"/>
          <w:szCs w:val="24"/>
          <w:lang w:val="uk-UA"/>
        </w:rPr>
      </w:pPr>
    </w:p>
    <w:p w:rsidR="00E14C3F" w:rsidRPr="006B25BF" w:rsidRDefault="00E14C3F" w:rsidP="00522A19">
      <w:pPr>
        <w:pStyle w:val="Footer"/>
        <w:tabs>
          <w:tab w:val="left" w:pos="708"/>
        </w:tabs>
        <w:rPr>
          <w:sz w:val="24"/>
          <w:szCs w:val="24"/>
          <w:lang w:val="uk-UA"/>
        </w:rPr>
      </w:pPr>
      <w:r w:rsidRPr="006B25BF">
        <w:rPr>
          <w:sz w:val="24"/>
          <w:szCs w:val="24"/>
          <w:lang w:val="uk-UA"/>
        </w:rPr>
        <w:t>Начальник  організаційного відділу                                                         Н.М.Уварова</w:t>
      </w:r>
    </w:p>
    <w:p w:rsidR="00E14C3F" w:rsidRPr="006B25BF" w:rsidRDefault="00E14C3F" w:rsidP="00522A19">
      <w:pPr>
        <w:rPr>
          <w:sz w:val="24"/>
          <w:szCs w:val="24"/>
          <w:lang w:val="uk-UA"/>
        </w:rPr>
      </w:pPr>
      <w:r w:rsidRPr="006B25BF">
        <w:rPr>
          <w:sz w:val="24"/>
          <w:szCs w:val="24"/>
          <w:lang w:val="uk-UA"/>
        </w:rPr>
        <w:t xml:space="preserve">Начальник Управління                                                      </w:t>
      </w:r>
    </w:p>
    <w:p w:rsidR="00E14C3F" w:rsidRPr="006B25BF" w:rsidRDefault="00E14C3F" w:rsidP="00522A19">
      <w:pPr>
        <w:rPr>
          <w:sz w:val="24"/>
          <w:szCs w:val="24"/>
          <w:lang w:val="uk-UA"/>
        </w:rPr>
      </w:pPr>
      <w:r w:rsidRPr="006B25BF">
        <w:rPr>
          <w:sz w:val="24"/>
          <w:szCs w:val="24"/>
          <w:lang w:val="uk-UA"/>
        </w:rPr>
        <w:t xml:space="preserve">з питань комунального майна </w:t>
      </w:r>
    </w:p>
    <w:p w:rsidR="00E14C3F" w:rsidRPr="006B25BF" w:rsidRDefault="00E14C3F" w:rsidP="00522A19">
      <w:pPr>
        <w:rPr>
          <w:sz w:val="24"/>
          <w:szCs w:val="24"/>
          <w:lang w:val="uk-UA"/>
        </w:rPr>
      </w:pPr>
      <w:r w:rsidRPr="006B25BF">
        <w:rPr>
          <w:sz w:val="24"/>
          <w:szCs w:val="24"/>
          <w:lang w:val="uk-UA"/>
        </w:rPr>
        <w:t>та земельних відносин</w:t>
      </w:r>
      <w:r w:rsidRPr="006B25BF">
        <w:rPr>
          <w:sz w:val="24"/>
          <w:szCs w:val="24"/>
          <w:lang w:val="uk-UA"/>
        </w:rPr>
        <w:tab/>
        <w:t xml:space="preserve">                                                           </w:t>
      </w:r>
      <w:r>
        <w:rPr>
          <w:sz w:val="24"/>
          <w:szCs w:val="24"/>
          <w:lang w:val="uk-UA"/>
        </w:rPr>
        <w:t xml:space="preserve"> </w:t>
      </w:r>
      <w:r w:rsidRPr="006B25BF">
        <w:rPr>
          <w:sz w:val="24"/>
          <w:szCs w:val="24"/>
          <w:lang w:val="uk-UA"/>
        </w:rPr>
        <w:t xml:space="preserve">           О.Г. Іващенко</w:t>
      </w:r>
    </w:p>
    <w:p w:rsidR="00E14C3F" w:rsidRPr="006B25BF" w:rsidRDefault="00E14C3F" w:rsidP="00522A19">
      <w:pPr>
        <w:pStyle w:val="Footer"/>
        <w:tabs>
          <w:tab w:val="left" w:pos="708"/>
        </w:tabs>
        <w:rPr>
          <w:sz w:val="24"/>
          <w:szCs w:val="24"/>
          <w:lang w:val="uk-UA"/>
        </w:rPr>
      </w:pPr>
    </w:p>
    <w:p w:rsidR="00E14C3F" w:rsidRPr="006B25BF" w:rsidRDefault="00E14C3F" w:rsidP="00522A19">
      <w:pPr>
        <w:pStyle w:val="Footer"/>
        <w:tabs>
          <w:tab w:val="right" w:pos="9540"/>
        </w:tabs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Головний спеціаліст</w:t>
      </w:r>
      <w:r w:rsidRPr="006B25BF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відділу</w:t>
      </w:r>
      <w:r w:rsidRPr="006B25BF">
        <w:rPr>
          <w:sz w:val="24"/>
          <w:szCs w:val="24"/>
          <w:lang w:val="uk-UA"/>
        </w:rPr>
        <w:t xml:space="preserve"> містобудування </w:t>
      </w:r>
    </w:p>
    <w:p w:rsidR="00E14C3F" w:rsidRPr="006B25BF" w:rsidRDefault="00E14C3F" w:rsidP="00522A19">
      <w:pPr>
        <w:rPr>
          <w:sz w:val="24"/>
          <w:szCs w:val="24"/>
          <w:lang w:val="uk-UA"/>
        </w:rPr>
      </w:pPr>
      <w:r w:rsidRPr="006B25BF">
        <w:rPr>
          <w:sz w:val="24"/>
          <w:szCs w:val="24"/>
          <w:lang w:val="uk-UA"/>
        </w:rPr>
        <w:t>та архітектури</w:t>
      </w:r>
      <w:r w:rsidRPr="006B25BF">
        <w:rPr>
          <w:sz w:val="24"/>
          <w:szCs w:val="24"/>
          <w:lang w:val="uk-UA"/>
        </w:rPr>
        <w:tab/>
        <w:t xml:space="preserve">                                                                                  </w:t>
      </w:r>
      <w:r>
        <w:rPr>
          <w:sz w:val="24"/>
          <w:szCs w:val="24"/>
          <w:lang w:val="uk-UA"/>
        </w:rPr>
        <w:t>В.О. Парістий</w:t>
      </w:r>
    </w:p>
    <w:p w:rsidR="00E14C3F" w:rsidRPr="006B25BF" w:rsidRDefault="00E14C3F" w:rsidP="00522A19">
      <w:pPr>
        <w:rPr>
          <w:sz w:val="24"/>
          <w:szCs w:val="24"/>
          <w:lang w:val="uk-UA"/>
        </w:rPr>
      </w:pPr>
    </w:p>
    <w:p w:rsidR="00E14C3F" w:rsidRPr="006B25BF" w:rsidRDefault="00E14C3F" w:rsidP="00522A19">
      <w:pPr>
        <w:rPr>
          <w:sz w:val="24"/>
          <w:szCs w:val="24"/>
          <w:lang w:val="uk-UA"/>
        </w:rPr>
      </w:pPr>
    </w:p>
    <w:p w:rsidR="00E14C3F" w:rsidRDefault="00E14C3F" w:rsidP="007A2177">
      <w:pPr>
        <w:jc w:val="center"/>
        <w:rPr>
          <w:b/>
          <w:sz w:val="28"/>
          <w:szCs w:val="28"/>
          <w:lang w:val="uk-UA"/>
        </w:rPr>
      </w:pPr>
    </w:p>
    <w:p w:rsidR="00E14C3F" w:rsidRDefault="00E14C3F" w:rsidP="004E4CA9">
      <w:pPr>
        <w:jc w:val="both"/>
        <w:rPr>
          <w:b/>
          <w:sz w:val="28"/>
          <w:szCs w:val="28"/>
          <w:lang w:val="uk-UA"/>
        </w:rPr>
      </w:pPr>
    </w:p>
    <w:p w:rsidR="00E14C3F" w:rsidRDefault="00E14C3F" w:rsidP="004E4CA9">
      <w:pPr>
        <w:jc w:val="both"/>
        <w:rPr>
          <w:b/>
          <w:sz w:val="28"/>
          <w:szCs w:val="28"/>
          <w:lang w:val="uk-UA"/>
        </w:rPr>
      </w:pPr>
    </w:p>
    <w:p w:rsidR="00E14C3F" w:rsidRDefault="00E14C3F" w:rsidP="004E4CA9">
      <w:pPr>
        <w:jc w:val="both"/>
        <w:rPr>
          <w:b/>
          <w:sz w:val="28"/>
          <w:szCs w:val="28"/>
          <w:lang w:val="uk-UA"/>
        </w:rPr>
      </w:pPr>
    </w:p>
    <w:p w:rsidR="00E14C3F" w:rsidRDefault="00E14C3F" w:rsidP="004E4CA9">
      <w:pPr>
        <w:jc w:val="both"/>
        <w:rPr>
          <w:b/>
          <w:sz w:val="28"/>
          <w:szCs w:val="28"/>
          <w:lang w:val="uk-UA"/>
        </w:rPr>
      </w:pPr>
    </w:p>
    <w:p w:rsidR="00E14C3F" w:rsidRDefault="00E14C3F" w:rsidP="004E4CA9">
      <w:pPr>
        <w:jc w:val="both"/>
        <w:rPr>
          <w:b/>
          <w:sz w:val="28"/>
          <w:szCs w:val="28"/>
          <w:lang w:val="uk-UA"/>
        </w:rPr>
      </w:pPr>
    </w:p>
    <w:p w:rsidR="00E14C3F" w:rsidRDefault="00E14C3F" w:rsidP="004E4CA9">
      <w:pPr>
        <w:jc w:val="both"/>
        <w:rPr>
          <w:b/>
          <w:sz w:val="28"/>
          <w:szCs w:val="28"/>
          <w:lang w:val="uk-UA"/>
        </w:rPr>
      </w:pPr>
    </w:p>
    <w:p w:rsidR="00E14C3F" w:rsidRDefault="00E14C3F" w:rsidP="004E4CA9">
      <w:pPr>
        <w:jc w:val="both"/>
        <w:rPr>
          <w:b/>
          <w:sz w:val="28"/>
          <w:szCs w:val="28"/>
          <w:lang w:val="uk-UA"/>
        </w:rPr>
      </w:pPr>
    </w:p>
    <w:p w:rsidR="00E14C3F" w:rsidRDefault="00E14C3F" w:rsidP="004E4CA9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</w:t>
      </w:r>
    </w:p>
    <w:p w:rsidR="00E14C3F" w:rsidRDefault="00E14C3F" w:rsidP="004E4CA9">
      <w:pPr>
        <w:jc w:val="both"/>
        <w:rPr>
          <w:b/>
          <w:sz w:val="28"/>
          <w:szCs w:val="28"/>
          <w:lang w:val="uk-UA"/>
        </w:rPr>
      </w:pPr>
    </w:p>
    <w:p w:rsidR="00E14C3F" w:rsidRDefault="00E14C3F" w:rsidP="004E4CA9">
      <w:pPr>
        <w:jc w:val="both"/>
        <w:rPr>
          <w:b/>
          <w:sz w:val="28"/>
          <w:szCs w:val="28"/>
          <w:lang w:val="uk-UA"/>
        </w:rPr>
      </w:pPr>
    </w:p>
    <w:p w:rsidR="00E14C3F" w:rsidRDefault="00E14C3F" w:rsidP="004E4CA9">
      <w:pPr>
        <w:jc w:val="both"/>
        <w:rPr>
          <w:b/>
          <w:sz w:val="28"/>
          <w:szCs w:val="28"/>
          <w:lang w:val="uk-UA"/>
        </w:rPr>
      </w:pPr>
    </w:p>
    <w:p w:rsidR="00E14C3F" w:rsidRDefault="00E14C3F" w:rsidP="004E4CA9">
      <w:pPr>
        <w:jc w:val="both"/>
        <w:rPr>
          <w:b/>
          <w:sz w:val="28"/>
          <w:szCs w:val="28"/>
          <w:lang w:val="uk-UA"/>
        </w:rPr>
      </w:pPr>
    </w:p>
    <w:p w:rsidR="00E14C3F" w:rsidRDefault="00E14C3F" w:rsidP="004E4CA9">
      <w:pPr>
        <w:jc w:val="both"/>
        <w:rPr>
          <w:b/>
          <w:sz w:val="28"/>
          <w:szCs w:val="28"/>
          <w:lang w:val="uk-UA"/>
        </w:rPr>
      </w:pPr>
    </w:p>
    <w:p w:rsidR="00E14C3F" w:rsidRDefault="00E14C3F" w:rsidP="004E4CA9">
      <w:pPr>
        <w:jc w:val="both"/>
        <w:rPr>
          <w:b/>
          <w:sz w:val="28"/>
          <w:szCs w:val="28"/>
          <w:lang w:val="uk-UA"/>
        </w:rPr>
      </w:pPr>
    </w:p>
    <w:p w:rsidR="00E14C3F" w:rsidRDefault="00E14C3F" w:rsidP="004E4CA9">
      <w:pPr>
        <w:jc w:val="both"/>
        <w:rPr>
          <w:b/>
          <w:sz w:val="28"/>
          <w:szCs w:val="28"/>
          <w:lang w:val="uk-UA"/>
        </w:rPr>
      </w:pPr>
    </w:p>
    <w:p w:rsidR="00E14C3F" w:rsidRDefault="00E14C3F" w:rsidP="004E4CA9">
      <w:pPr>
        <w:jc w:val="both"/>
        <w:rPr>
          <w:b/>
          <w:sz w:val="28"/>
          <w:szCs w:val="28"/>
          <w:lang w:val="uk-UA"/>
        </w:rPr>
      </w:pPr>
    </w:p>
    <w:p w:rsidR="00E14C3F" w:rsidRDefault="00E14C3F" w:rsidP="004E4CA9">
      <w:pPr>
        <w:jc w:val="both"/>
        <w:rPr>
          <w:b/>
          <w:sz w:val="28"/>
          <w:szCs w:val="28"/>
          <w:lang w:val="uk-UA"/>
        </w:rPr>
      </w:pPr>
    </w:p>
    <w:p w:rsidR="00E14C3F" w:rsidRDefault="00E14C3F" w:rsidP="004E4CA9">
      <w:pPr>
        <w:jc w:val="both"/>
        <w:rPr>
          <w:b/>
          <w:sz w:val="28"/>
          <w:szCs w:val="28"/>
          <w:lang w:val="uk-UA"/>
        </w:rPr>
      </w:pPr>
    </w:p>
    <w:p w:rsidR="00E14C3F" w:rsidRDefault="00E14C3F" w:rsidP="004E4CA9">
      <w:pPr>
        <w:jc w:val="both"/>
        <w:rPr>
          <w:b/>
          <w:sz w:val="28"/>
          <w:szCs w:val="28"/>
          <w:lang w:val="uk-UA"/>
        </w:rPr>
      </w:pPr>
    </w:p>
    <w:p w:rsidR="00E14C3F" w:rsidRDefault="00E14C3F" w:rsidP="004E4CA9">
      <w:pPr>
        <w:jc w:val="both"/>
        <w:rPr>
          <w:b/>
          <w:sz w:val="28"/>
          <w:szCs w:val="28"/>
          <w:lang w:val="uk-UA"/>
        </w:rPr>
      </w:pPr>
    </w:p>
    <w:p w:rsidR="00E14C3F" w:rsidRDefault="00E14C3F" w:rsidP="004E4CA9">
      <w:pPr>
        <w:jc w:val="both"/>
        <w:rPr>
          <w:b/>
          <w:sz w:val="28"/>
          <w:szCs w:val="28"/>
          <w:lang w:val="uk-UA"/>
        </w:rPr>
      </w:pPr>
    </w:p>
    <w:p w:rsidR="00E14C3F" w:rsidRDefault="00E14C3F" w:rsidP="004E4CA9">
      <w:pPr>
        <w:jc w:val="both"/>
        <w:rPr>
          <w:b/>
          <w:sz w:val="28"/>
          <w:szCs w:val="28"/>
          <w:lang w:val="uk-UA"/>
        </w:rPr>
      </w:pPr>
    </w:p>
    <w:p w:rsidR="00E14C3F" w:rsidRDefault="00E14C3F" w:rsidP="004E4CA9">
      <w:pPr>
        <w:jc w:val="both"/>
        <w:rPr>
          <w:b/>
          <w:sz w:val="28"/>
          <w:szCs w:val="28"/>
          <w:lang w:val="uk-UA"/>
        </w:rPr>
      </w:pPr>
    </w:p>
    <w:p w:rsidR="00E14C3F" w:rsidRDefault="00E14C3F" w:rsidP="004E4CA9">
      <w:pPr>
        <w:jc w:val="both"/>
        <w:rPr>
          <w:b/>
          <w:sz w:val="28"/>
          <w:szCs w:val="28"/>
          <w:lang w:val="uk-UA"/>
        </w:rPr>
      </w:pPr>
    </w:p>
    <w:p w:rsidR="00E14C3F" w:rsidRPr="00C57B85" w:rsidRDefault="00E14C3F" w:rsidP="004E4CA9">
      <w:pPr>
        <w:jc w:val="both"/>
        <w:rPr>
          <w:sz w:val="18"/>
          <w:szCs w:val="18"/>
          <w:lang w:val="uk-UA"/>
        </w:rPr>
      </w:pPr>
      <w:r w:rsidRPr="00C57B85">
        <w:rPr>
          <w:sz w:val="18"/>
          <w:szCs w:val="18"/>
          <w:lang w:val="uk-UA"/>
        </w:rPr>
        <w:t>Вик.Ступак</w:t>
      </w:r>
    </w:p>
    <w:p w:rsidR="00E14C3F" w:rsidRPr="00C57B85" w:rsidRDefault="00E14C3F" w:rsidP="004E4CA9">
      <w:pPr>
        <w:jc w:val="both"/>
        <w:rPr>
          <w:sz w:val="18"/>
          <w:szCs w:val="18"/>
          <w:lang w:val="uk-UA"/>
        </w:rPr>
      </w:pPr>
      <w:r w:rsidRPr="00C57B85">
        <w:rPr>
          <w:sz w:val="18"/>
          <w:szCs w:val="18"/>
          <w:lang w:val="uk-UA"/>
        </w:rPr>
        <w:t>70-483</w:t>
      </w:r>
    </w:p>
    <w:sectPr w:rsidR="00E14C3F" w:rsidRPr="00C57B85" w:rsidSect="00BF7B45">
      <w:footerReference w:type="even" r:id="rId8"/>
      <w:footerReference w:type="default" r:id="rId9"/>
      <w:pgSz w:w="11906" w:h="16838"/>
      <w:pgMar w:top="899" w:right="850" w:bottom="1079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4C3F" w:rsidRDefault="00E14C3F">
      <w:r>
        <w:separator/>
      </w:r>
    </w:p>
  </w:endnote>
  <w:endnote w:type="continuationSeparator" w:id="0">
    <w:p w:rsidR="00E14C3F" w:rsidRDefault="00E14C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4C3F" w:rsidRDefault="00E14C3F" w:rsidP="00D71BE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14C3F" w:rsidRDefault="00E14C3F" w:rsidP="000F572C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4C3F" w:rsidRDefault="00E14C3F" w:rsidP="00D71BE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E14C3F" w:rsidRDefault="00E14C3F" w:rsidP="000F572C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4C3F" w:rsidRDefault="00E14C3F">
      <w:r>
        <w:separator/>
      </w:r>
    </w:p>
  </w:footnote>
  <w:footnote w:type="continuationSeparator" w:id="0">
    <w:p w:rsidR="00E14C3F" w:rsidRDefault="00E14C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A6590"/>
    <w:multiLevelType w:val="hybridMultilevel"/>
    <w:tmpl w:val="01265F18"/>
    <w:lvl w:ilvl="0" w:tplc="ED50B1CA"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">
    <w:nsid w:val="1D6565AD"/>
    <w:multiLevelType w:val="multilevel"/>
    <w:tmpl w:val="DBA4A18C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585"/>
        </w:tabs>
        <w:ind w:left="58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70"/>
        </w:tabs>
        <w:ind w:left="117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755"/>
        </w:tabs>
        <w:ind w:left="175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565"/>
        </w:tabs>
        <w:ind w:left="25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75"/>
        </w:tabs>
        <w:ind w:left="337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2160"/>
      </w:pPr>
      <w:rPr>
        <w:rFonts w:cs="Times New Roman" w:hint="default"/>
      </w:rPr>
    </w:lvl>
  </w:abstractNum>
  <w:abstractNum w:abstractNumId="2">
    <w:nsid w:val="23953CFF"/>
    <w:multiLevelType w:val="hybridMultilevel"/>
    <w:tmpl w:val="D3529EE6"/>
    <w:lvl w:ilvl="0" w:tplc="76BA19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 w:tplc="AAE49A5A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 w:tplc="FBD84728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 w:tplc="1B7A6DD2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4" w:tplc="8F3EE078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5" w:tplc="FFCE26B8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 w:tplc="DF4892E2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 w:tplc="88EE9FFC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 w:tplc="223CB93E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abstractNum w:abstractNumId="3">
    <w:nsid w:val="24CA0342"/>
    <w:multiLevelType w:val="hybridMultilevel"/>
    <w:tmpl w:val="40C2E812"/>
    <w:lvl w:ilvl="0" w:tplc="0EE24B8A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87A089A"/>
    <w:multiLevelType w:val="hybridMultilevel"/>
    <w:tmpl w:val="982C5B2E"/>
    <w:lvl w:ilvl="0" w:tplc="57FE3070">
      <w:numFmt w:val="decimalZero"/>
      <w:lvlText w:val="%1."/>
      <w:lvlJc w:val="left"/>
      <w:pPr>
        <w:ind w:left="600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abstractNum w:abstractNumId="5">
    <w:nsid w:val="3102573A"/>
    <w:multiLevelType w:val="multilevel"/>
    <w:tmpl w:val="B0D2150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cs="Times New Roman" w:hint="default"/>
        <w:b w:val="0"/>
      </w:rPr>
    </w:lvl>
  </w:abstractNum>
  <w:abstractNum w:abstractNumId="6">
    <w:nsid w:val="391C3094"/>
    <w:multiLevelType w:val="hybridMultilevel"/>
    <w:tmpl w:val="BE64851E"/>
    <w:lvl w:ilvl="0" w:tplc="EDD8206C">
      <w:numFmt w:val="bullet"/>
      <w:lvlText w:val="-"/>
      <w:lvlJc w:val="left"/>
      <w:pPr>
        <w:tabs>
          <w:tab w:val="num" w:pos="1110"/>
        </w:tabs>
        <w:ind w:left="1110" w:hanging="360"/>
      </w:pPr>
      <w:rPr>
        <w:rFonts w:ascii="Times New Roman" w:eastAsia="Times New Roman" w:hAnsi="Times New Roman" w:hint="default"/>
        <w:b/>
        <w:color w:val="000000"/>
      </w:rPr>
    </w:lvl>
    <w:lvl w:ilvl="1" w:tplc="041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7">
    <w:nsid w:val="39BB7C1A"/>
    <w:multiLevelType w:val="multilevel"/>
    <w:tmpl w:val="E61A2716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  <w:b w:val="0"/>
        <w:bCs/>
        <w:color w:val="000000"/>
      </w:rPr>
    </w:lvl>
    <w:lvl w:ilvl="1">
      <w:start w:val="2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1080"/>
      </w:pPr>
      <w:rPr>
        <w:rFonts w:cs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980"/>
        </w:tabs>
        <w:ind w:left="1980" w:hanging="1440"/>
      </w:pPr>
      <w:rPr>
        <w:rFonts w:cs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40"/>
        </w:tabs>
        <w:ind w:left="2340" w:hanging="1800"/>
      </w:pPr>
      <w:rPr>
        <w:rFonts w:cs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40"/>
        </w:tabs>
        <w:ind w:left="2340" w:hanging="1800"/>
      </w:pPr>
      <w:rPr>
        <w:rFonts w:cs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00"/>
        </w:tabs>
        <w:ind w:left="2700" w:hanging="2160"/>
      </w:pPr>
      <w:rPr>
        <w:rFonts w:cs="Times New Roman" w:hint="default"/>
        <w:color w:val="000000"/>
      </w:rPr>
    </w:lvl>
  </w:abstractNum>
  <w:abstractNum w:abstractNumId="8">
    <w:nsid w:val="41C43887"/>
    <w:multiLevelType w:val="multilevel"/>
    <w:tmpl w:val="8F0A1744"/>
    <w:lvl w:ilvl="0">
      <w:numFmt w:val="decimalZero"/>
      <w:lvlText w:val="%1.0"/>
      <w:lvlJc w:val="left"/>
      <w:pPr>
        <w:ind w:left="600" w:hanging="52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308" w:hanging="52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211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79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87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05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3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83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99" w:hanging="2160"/>
      </w:pPr>
      <w:rPr>
        <w:rFonts w:cs="Times New Roman" w:hint="default"/>
      </w:rPr>
    </w:lvl>
  </w:abstractNum>
  <w:abstractNum w:abstractNumId="9">
    <w:nsid w:val="43F26434"/>
    <w:multiLevelType w:val="hybridMultilevel"/>
    <w:tmpl w:val="880EFC6C"/>
    <w:lvl w:ilvl="0" w:tplc="B8FC238E">
      <w:numFmt w:val="decimalZero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79606A5"/>
    <w:multiLevelType w:val="multilevel"/>
    <w:tmpl w:val="17CEBB0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795"/>
        </w:tabs>
        <w:ind w:left="795" w:hanging="57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70"/>
        </w:tabs>
        <w:ind w:left="117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755"/>
        </w:tabs>
        <w:ind w:left="175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565"/>
        </w:tabs>
        <w:ind w:left="25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75"/>
        </w:tabs>
        <w:ind w:left="337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2160"/>
      </w:pPr>
      <w:rPr>
        <w:rFonts w:cs="Times New Roman" w:hint="default"/>
      </w:rPr>
    </w:lvl>
  </w:abstractNum>
  <w:abstractNum w:abstractNumId="11">
    <w:nsid w:val="4AA30F26"/>
    <w:multiLevelType w:val="hybridMultilevel"/>
    <w:tmpl w:val="42E00C68"/>
    <w:lvl w:ilvl="0" w:tplc="30045758">
      <w:start w:val="4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2">
    <w:nsid w:val="509D589C"/>
    <w:multiLevelType w:val="hybridMultilevel"/>
    <w:tmpl w:val="C11E3234"/>
    <w:lvl w:ilvl="0" w:tplc="EDD8206C"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ascii="Times New Roman" w:eastAsia="Times New Roman" w:hAnsi="Times New Roman" w:hint="default"/>
        <w:b/>
        <w:color w:val="000000"/>
      </w:rPr>
    </w:lvl>
    <w:lvl w:ilvl="1" w:tplc="0419000F">
      <w:start w:val="1"/>
      <w:numFmt w:val="decimal"/>
      <w:lvlText w:val="%2."/>
      <w:lvlJc w:val="left"/>
      <w:pPr>
        <w:tabs>
          <w:tab w:val="num" w:pos="1305"/>
        </w:tabs>
        <w:ind w:left="1305" w:hanging="360"/>
      </w:pPr>
      <w:rPr>
        <w:rFonts w:cs="Times New Roman" w:hint="default"/>
        <w:b/>
        <w:color w:val="000000"/>
      </w:rPr>
    </w:lvl>
    <w:lvl w:ilvl="2" w:tplc="7AD23CAA">
      <w:numFmt w:val="decimal"/>
      <w:lvlText w:val="%3"/>
      <w:lvlJc w:val="left"/>
      <w:pPr>
        <w:tabs>
          <w:tab w:val="num" w:pos="2025"/>
        </w:tabs>
        <w:ind w:left="2025" w:hanging="360"/>
      </w:pPr>
      <w:rPr>
        <w:rFonts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45"/>
        </w:tabs>
        <w:ind w:left="27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65"/>
        </w:tabs>
        <w:ind w:left="34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85"/>
        </w:tabs>
        <w:ind w:left="41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05"/>
        </w:tabs>
        <w:ind w:left="49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25"/>
        </w:tabs>
        <w:ind w:left="56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45"/>
        </w:tabs>
        <w:ind w:left="6345" w:hanging="360"/>
      </w:pPr>
      <w:rPr>
        <w:rFonts w:ascii="Wingdings" w:hAnsi="Wingdings" w:hint="default"/>
      </w:rPr>
    </w:lvl>
  </w:abstractNum>
  <w:abstractNum w:abstractNumId="13">
    <w:nsid w:val="560E1F44"/>
    <w:multiLevelType w:val="multilevel"/>
    <w:tmpl w:val="3C1C5AAC"/>
    <w:lvl w:ilvl="0">
      <w:numFmt w:val="decimal"/>
      <w:lvlText w:val="%1.0."/>
      <w:lvlJc w:val="left"/>
      <w:pPr>
        <w:tabs>
          <w:tab w:val="num" w:pos="945"/>
        </w:tabs>
        <w:ind w:left="945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53"/>
        </w:tabs>
        <w:ind w:left="165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361"/>
        </w:tabs>
        <w:ind w:left="2361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429"/>
        </w:tabs>
        <w:ind w:left="342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137"/>
        </w:tabs>
        <w:ind w:left="4137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205"/>
        </w:tabs>
        <w:ind w:left="520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273"/>
        </w:tabs>
        <w:ind w:left="6273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981"/>
        </w:tabs>
        <w:ind w:left="698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049"/>
        </w:tabs>
        <w:ind w:left="8049" w:hanging="2160"/>
      </w:pPr>
      <w:rPr>
        <w:rFonts w:cs="Times New Roman" w:hint="default"/>
      </w:rPr>
    </w:lvl>
  </w:abstractNum>
  <w:abstractNum w:abstractNumId="14">
    <w:nsid w:val="56F6637C"/>
    <w:multiLevelType w:val="multilevel"/>
    <w:tmpl w:val="8CBEC668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  <w:b w:val="0"/>
      </w:rPr>
    </w:lvl>
  </w:abstractNum>
  <w:abstractNum w:abstractNumId="15">
    <w:nsid w:val="598D315C"/>
    <w:multiLevelType w:val="multilevel"/>
    <w:tmpl w:val="999C602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585"/>
        </w:tabs>
        <w:ind w:left="58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70"/>
        </w:tabs>
        <w:ind w:left="117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755"/>
        </w:tabs>
        <w:ind w:left="175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565"/>
        </w:tabs>
        <w:ind w:left="25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75"/>
        </w:tabs>
        <w:ind w:left="337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2160"/>
      </w:pPr>
      <w:rPr>
        <w:rFonts w:cs="Times New Roman" w:hint="default"/>
      </w:rPr>
    </w:lvl>
  </w:abstractNum>
  <w:abstractNum w:abstractNumId="16">
    <w:nsid w:val="5F9F197E"/>
    <w:multiLevelType w:val="hybridMultilevel"/>
    <w:tmpl w:val="7D580398"/>
    <w:lvl w:ilvl="0" w:tplc="EDD8206C"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ascii="Times New Roman" w:eastAsia="Times New Roman" w:hAnsi="Times New Roman" w:hint="default"/>
        <w:b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D6A5D64"/>
    <w:multiLevelType w:val="hybridMultilevel"/>
    <w:tmpl w:val="14D811FE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8">
    <w:nsid w:val="71B74809"/>
    <w:multiLevelType w:val="hybridMultilevel"/>
    <w:tmpl w:val="75CEFE8A"/>
    <w:lvl w:ilvl="0" w:tplc="EDD8206C"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ascii="Times New Roman" w:eastAsia="Times New Roman" w:hAnsi="Times New Roman" w:hint="default"/>
        <w:b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31D7B3C"/>
    <w:multiLevelType w:val="hybridMultilevel"/>
    <w:tmpl w:val="4FB2CB7E"/>
    <w:lvl w:ilvl="0" w:tplc="DF567C82"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A414F7C"/>
    <w:multiLevelType w:val="hybridMultilevel"/>
    <w:tmpl w:val="34F27BEC"/>
    <w:lvl w:ilvl="0" w:tplc="07823F4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20"/>
  </w:num>
  <w:num w:numId="5">
    <w:abstractNumId w:val="12"/>
  </w:num>
  <w:num w:numId="6">
    <w:abstractNumId w:val="18"/>
  </w:num>
  <w:num w:numId="7">
    <w:abstractNumId w:val="16"/>
  </w:num>
  <w:num w:numId="8">
    <w:abstractNumId w:val="2"/>
  </w:num>
  <w:num w:numId="9">
    <w:abstractNumId w:val="3"/>
  </w:num>
  <w:num w:numId="10">
    <w:abstractNumId w:val="5"/>
  </w:num>
  <w:num w:numId="11">
    <w:abstractNumId w:val="14"/>
  </w:num>
  <w:num w:numId="12">
    <w:abstractNumId w:val="17"/>
  </w:num>
  <w:num w:numId="13">
    <w:abstractNumId w:val="6"/>
  </w:num>
  <w:num w:numId="14">
    <w:abstractNumId w:val="19"/>
  </w:num>
  <w:num w:numId="15">
    <w:abstractNumId w:val="13"/>
  </w:num>
  <w:num w:numId="16">
    <w:abstractNumId w:val="15"/>
  </w:num>
  <w:num w:numId="17">
    <w:abstractNumId w:val="10"/>
  </w:num>
  <w:num w:numId="18">
    <w:abstractNumId w:val="1"/>
  </w:num>
  <w:num w:numId="19">
    <w:abstractNumId w:val="4"/>
  </w:num>
  <w:num w:numId="20">
    <w:abstractNumId w:val="9"/>
  </w:num>
  <w:num w:numId="2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122F"/>
    <w:rsid w:val="000032F0"/>
    <w:rsid w:val="000035F8"/>
    <w:rsid w:val="00006D32"/>
    <w:rsid w:val="00007D52"/>
    <w:rsid w:val="00012803"/>
    <w:rsid w:val="00014379"/>
    <w:rsid w:val="00014A6C"/>
    <w:rsid w:val="00015009"/>
    <w:rsid w:val="00021F03"/>
    <w:rsid w:val="00023A7F"/>
    <w:rsid w:val="000241F5"/>
    <w:rsid w:val="00026553"/>
    <w:rsid w:val="00026D9C"/>
    <w:rsid w:val="00027C8C"/>
    <w:rsid w:val="000319C6"/>
    <w:rsid w:val="00034254"/>
    <w:rsid w:val="000402FB"/>
    <w:rsid w:val="00044A36"/>
    <w:rsid w:val="000457B1"/>
    <w:rsid w:val="00045B93"/>
    <w:rsid w:val="00047885"/>
    <w:rsid w:val="00047A3E"/>
    <w:rsid w:val="00047FC0"/>
    <w:rsid w:val="00053C1F"/>
    <w:rsid w:val="00053CB7"/>
    <w:rsid w:val="00057EAD"/>
    <w:rsid w:val="00060C1C"/>
    <w:rsid w:val="00062106"/>
    <w:rsid w:val="00062F25"/>
    <w:rsid w:val="000632A0"/>
    <w:rsid w:val="00063E0A"/>
    <w:rsid w:val="00065B4C"/>
    <w:rsid w:val="0006634B"/>
    <w:rsid w:val="00066DB7"/>
    <w:rsid w:val="0007141E"/>
    <w:rsid w:val="00075C62"/>
    <w:rsid w:val="00081657"/>
    <w:rsid w:val="000827BD"/>
    <w:rsid w:val="0008356F"/>
    <w:rsid w:val="000901B2"/>
    <w:rsid w:val="00090FAF"/>
    <w:rsid w:val="00095F0C"/>
    <w:rsid w:val="00096EA8"/>
    <w:rsid w:val="00097ABC"/>
    <w:rsid w:val="000A095A"/>
    <w:rsid w:val="000A1CA1"/>
    <w:rsid w:val="000A4F09"/>
    <w:rsid w:val="000A698F"/>
    <w:rsid w:val="000B0C77"/>
    <w:rsid w:val="000B424E"/>
    <w:rsid w:val="000B46E5"/>
    <w:rsid w:val="000B5E29"/>
    <w:rsid w:val="000C4575"/>
    <w:rsid w:val="000C5550"/>
    <w:rsid w:val="000C5745"/>
    <w:rsid w:val="000C79C9"/>
    <w:rsid w:val="000D1EF3"/>
    <w:rsid w:val="000D5804"/>
    <w:rsid w:val="000E3A4E"/>
    <w:rsid w:val="000E5961"/>
    <w:rsid w:val="000E76D4"/>
    <w:rsid w:val="000F2B73"/>
    <w:rsid w:val="000F3BDC"/>
    <w:rsid w:val="000F572C"/>
    <w:rsid w:val="000F57D7"/>
    <w:rsid w:val="000F7611"/>
    <w:rsid w:val="00100888"/>
    <w:rsid w:val="00101055"/>
    <w:rsid w:val="0010165B"/>
    <w:rsid w:val="0010198C"/>
    <w:rsid w:val="00101BE6"/>
    <w:rsid w:val="00101E5C"/>
    <w:rsid w:val="00106AB9"/>
    <w:rsid w:val="001150A1"/>
    <w:rsid w:val="00116406"/>
    <w:rsid w:val="001172AC"/>
    <w:rsid w:val="001233AC"/>
    <w:rsid w:val="001235B8"/>
    <w:rsid w:val="001238E6"/>
    <w:rsid w:val="00124A51"/>
    <w:rsid w:val="00125766"/>
    <w:rsid w:val="001272D8"/>
    <w:rsid w:val="00131BE2"/>
    <w:rsid w:val="00132638"/>
    <w:rsid w:val="00132A45"/>
    <w:rsid w:val="00143B2C"/>
    <w:rsid w:val="001448C9"/>
    <w:rsid w:val="00146334"/>
    <w:rsid w:val="00147364"/>
    <w:rsid w:val="00147C06"/>
    <w:rsid w:val="00155290"/>
    <w:rsid w:val="00162D27"/>
    <w:rsid w:val="0016344D"/>
    <w:rsid w:val="00163DC5"/>
    <w:rsid w:val="00165C9C"/>
    <w:rsid w:val="001663AA"/>
    <w:rsid w:val="001671F6"/>
    <w:rsid w:val="001675E7"/>
    <w:rsid w:val="001708AB"/>
    <w:rsid w:val="00171552"/>
    <w:rsid w:val="00171B1B"/>
    <w:rsid w:val="00173F57"/>
    <w:rsid w:val="001806E0"/>
    <w:rsid w:val="00180B9D"/>
    <w:rsid w:val="00183C1A"/>
    <w:rsid w:val="00183E82"/>
    <w:rsid w:val="00184698"/>
    <w:rsid w:val="00185B27"/>
    <w:rsid w:val="00186EBE"/>
    <w:rsid w:val="00187102"/>
    <w:rsid w:val="00191BC7"/>
    <w:rsid w:val="00192989"/>
    <w:rsid w:val="00193013"/>
    <w:rsid w:val="00197659"/>
    <w:rsid w:val="001A3823"/>
    <w:rsid w:val="001A3BEE"/>
    <w:rsid w:val="001B1465"/>
    <w:rsid w:val="001B2FC7"/>
    <w:rsid w:val="001B365F"/>
    <w:rsid w:val="001B4AE4"/>
    <w:rsid w:val="001B70A3"/>
    <w:rsid w:val="001B7BF1"/>
    <w:rsid w:val="001C67FD"/>
    <w:rsid w:val="001C6B7D"/>
    <w:rsid w:val="001C7682"/>
    <w:rsid w:val="001D04ED"/>
    <w:rsid w:val="001D1147"/>
    <w:rsid w:val="001D419E"/>
    <w:rsid w:val="001D4CDA"/>
    <w:rsid w:val="001D6523"/>
    <w:rsid w:val="001E06E1"/>
    <w:rsid w:val="001E5034"/>
    <w:rsid w:val="001E5072"/>
    <w:rsid w:val="001E63EC"/>
    <w:rsid w:val="001E6701"/>
    <w:rsid w:val="001E69EA"/>
    <w:rsid w:val="001F1AE0"/>
    <w:rsid w:val="001F45B2"/>
    <w:rsid w:val="001F656F"/>
    <w:rsid w:val="00200A01"/>
    <w:rsid w:val="0020127C"/>
    <w:rsid w:val="002015F0"/>
    <w:rsid w:val="002038BE"/>
    <w:rsid w:val="00205643"/>
    <w:rsid w:val="00211FBA"/>
    <w:rsid w:val="00212EDD"/>
    <w:rsid w:val="00217139"/>
    <w:rsid w:val="002265DF"/>
    <w:rsid w:val="0022684B"/>
    <w:rsid w:val="00230FD0"/>
    <w:rsid w:val="00235CB0"/>
    <w:rsid w:val="00237DDA"/>
    <w:rsid w:val="002412E8"/>
    <w:rsid w:val="00242E5D"/>
    <w:rsid w:val="0024546D"/>
    <w:rsid w:val="002527C1"/>
    <w:rsid w:val="00252858"/>
    <w:rsid w:val="002542B7"/>
    <w:rsid w:val="002560B2"/>
    <w:rsid w:val="00257420"/>
    <w:rsid w:val="00261966"/>
    <w:rsid w:val="00265896"/>
    <w:rsid w:val="00266966"/>
    <w:rsid w:val="00267080"/>
    <w:rsid w:val="0027142F"/>
    <w:rsid w:val="002716FC"/>
    <w:rsid w:val="00272171"/>
    <w:rsid w:val="00273378"/>
    <w:rsid w:val="00273AC8"/>
    <w:rsid w:val="00274FA8"/>
    <w:rsid w:val="002767B2"/>
    <w:rsid w:val="002967D7"/>
    <w:rsid w:val="002A1CFE"/>
    <w:rsid w:val="002A21E4"/>
    <w:rsid w:val="002A3EDE"/>
    <w:rsid w:val="002A473A"/>
    <w:rsid w:val="002A5904"/>
    <w:rsid w:val="002A61B2"/>
    <w:rsid w:val="002A6AA4"/>
    <w:rsid w:val="002A7637"/>
    <w:rsid w:val="002A7947"/>
    <w:rsid w:val="002B1663"/>
    <w:rsid w:val="002B200A"/>
    <w:rsid w:val="002B262A"/>
    <w:rsid w:val="002B5096"/>
    <w:rsid w:val="002B61A1"/>
    <w:rsid w:val="002C3462"/>
    <w:rsid w:val="002C55AD"/>
    <w:rsid w:val="002C5A0B"/>
    <w:rsid w:val="002C6043"/>
    <w:rsid w:val="002C7B52"/>
    <w:rsid w:val="002D1C7E"/>
    <w:rsid w:val="002D272B"/>
    <w:rsid w:val="002D511C"/>
    <w:rsid w:val="002D5CF9"/>
    <w:rsid w:val="002D686E"/>
    <w:rsid w:val="002E03ED"/>
    <w:rsid w:val="002E1616"/>
    <w:rsid w:val="002E1800"/>
    <w:rsid w:val="002E2E21"/>
    <w:rsid w:val="002F03F0"/>
    <w:rsid w:val="002F0F6D"/>
    <w:rsid w:val="002F2113"/>
    <w:rsid w:val="002F3455"/>
    <w:rsid w:val="002F7392"/>
    <w:rsid w:val="00300011"/>
    <w:rsid w:val="00300C8B"/>
    <w:rsid w:val="00303522"/>
    <w:rsid w:val="00304B82"/>
    <w:rsid w:val="003078D9"/>
    <w:rsid w:val="00311557"/>
    <w:rsid w:val="00314F9C"/>
    <w:rsid w:val="00317D1A"/>
    <w:rsid w:val="00324FF6"/>
    <w:rsid w:val="0032514C"/>
    <w:rsid w:val="00326FCF"/>
    <w:rsid w:val="00327606"/>
    <w:rsid w:val="003303DD"/>
    <w:rsid w:val="0033252C"/>
    <w:rsid w:val="003328E3"/>
    <w:rsid w:val="00332CC3"/>
    <w:rsid w:val="0033331B"/>
    <w:rsid w:val="003342F1"/>
    <w:rsid w:val="00343311"/>
    <w:rsid w:val="00343BEA"/>
    <w:rsid w:val="00347B4E"/>
    <w:rsid w:val="00350A94"/>
    <w:rsid w:val="00351C59"/>
    <w:rsid w:val="00352BF1"/>
    <w:rsid w:val="003555D8"/>
    <w:rsid w:val="003571FA"/>
    <w:rsid w:val="003608B1"/>
    <w:rsid w:val="003626BE"/>
    <w:rsid w:val="003637ED"/>
    <w:rsid w:val="00366AFD"/>
    <w:rsid w:val="00366F52"/>
    <w:rsid w:val="00367F4C"/>
    <w:rsid w:val="00373312"/>
    <w:rsid w:val="00374534"/>
    <w:rsid w:val="00375C7E"/>
    <w:rsid w:val="00375DC9"/>
    <w:rsid w:val="00380F65"/>
    <w:rsid w:val="00382B1E"/>
    <w:rsid w:val="003837DC"/>
    <w:rsid w:val="003849F4"/>
    <w:rsid w:val="00384C39"/>
    <w:rsid w:val="00386817"/>
    <w:rsid w:val="0039373D"/>
    <w:rsid w:val="00393B39"/>
    <w:rsid w:val="00395CF6"/>
    <w:rsid w:val="00395D18"/>
    <w:rsid w:val="003964D6"/>
    <w:rsid w:val="003A26AA"/>
    <w:rsid w:val="003A5B04"/>
    <w:rsid w:val="003A5F3A"/>
    <w:rsid w:val="003A7236"/>
    <w:rsid w:val="003A789B"/>
    <w:rsid w:val="003A7DE5"/>
    <w:rsid w:val="003B0328"/>
    <w:rsid w:val="003B25F6"/>
    <w:rsid w:val="003B2FAC"/>
    <w:rsid w:val="003B4953"/>
    <w:rsid w:val="003B5289"/>
    <w:rsid w:val="003B543D"/>
    <w:rsid w:val="003B70C0"/>
    <w:rsid w:val="003C24B7"/>
    <w:rsid w:val="003C29A4"/>
    <w:rsid w:val="003C3A63"/>
    <w:rsid w:val="003C5E3B"/>
    <w:rsid w:val="003C6A11"/>
    <w:rsid w:val="003D28EB"/>
    <w:rsid w:val="003D3C31"/>
    <w:rsid w:val="003E5905"/>
    <w:rsid w:val="003E5CB1"/>
    <w:rsid w:val="003E6F04"/>
    <w:rsid w:val="003E6F15"/>
    <w:rsid w:val="003E761C"/>
    <w:rsid w:val="003F3158"/>
    <w:rsid w:val="003F3C3E"/>
    <w:rsid w:val="00401A8C"/>
    <w:rsid w:val="00401F3E"/>
    <w:rsid w:val="00405EE4"/>
    <w:rsid w:val="00407104"/>
    <w:rsid w:val="00407CB4"/>
    <w:rsid w:val="004100CD"/>
    <w:rsid w:val="00410804"/>
    <w:rsid w:val="004119A7"/>
    <w:rsid w:val="00412E66"/>
    <w:rsid w:val="00422E24"/>
    <w:rsid w:val="00423646"/>
    <w:rsid w:val="004269A4"/>
    <w:rsid w:val="00432F61"/>
    <w:rsid w:val="00434838"/>
    <w:rsid w:val="00435D1D"/>
    <w:rsid w:val="00440680"/>
    <w:rsid w:val="00440EE5"/>
    <w:rsid w:val="00441A9F"/>
    <w:rsid w:val="004443AA"/>
    <w:rsid w:val="004448EA"/>
    <w:rsid w:val="00445BE8"/>
    <w:rsid w:val="00447196"/>
    <w:rsid w:val="004479A0"/>
    <w:rsid w:val="004501F9"/>
    <w:rsid w:val="004507AD"/>
    <w:rsid w:val="00451D2C"/>
    <w:rsid w:val="0045215F"/>
    <w:rsid w:val="00453447"/>
    <w:rsid w:val="00454563"/>
    <w:rsid w:val="00455773"/>
    <w:rsid w:val="00457BE6"/>
    <w:rsid w:val="004649A5"/>
    <w:rsid w:val="00470102"/>
    <w:rsid w:val="00470A35"/>
    <w:rsid w:val="004753C3"/>
    <w:rsid w:val="004756DA"/>
    <w:rsid w:val="00476799"/>
    <w:rsid w:val="00476CD3"/>
    <w:rsid w:val="004770C2"/>
    <w:rsid w:val="0048259A"/>
    <w:rsid w:val="00483188"/>
    <w:rsid w:val="00483D3B"/>
    <w:rsid w:val="00485279"/>
    <w:rsid w:val="0048650C"/>
    <w:rsid w:val="00486881"/>
    <w:rsid w:val="00486B02"/>
    <w:rsid w:val="00487C21"/>
    <w:rsid w:val="00487DAE"/>
    <w:rsid w:val="004948B5"/>
    <w:rsid w:val="00494AD9"/>
    <w:rsid w:val="00496939"/>
    <w:rsid w:val="004A119E"/>
    <w:rsid w:val="004A2E58"/>
    <w:rsid w:val="004A391F"/>
    <w:rsid w:val="004A64E9"/>
    <w:rsid w:val="004A7C84"/>
    <w:rsid w:val="004B1522"/>
    <w:rsid w:val="004B1B30"/>
    <w:rsid w:val="004B3919"/>
    <w:rsid w:val="004B414C"/>
    <w:rsid w:val="004C005A"/>
    <w:rsid w:val="004C0C9A"/>
    <w:rsid w:val="004C491C"/>
    <w:rsid w:val="004C6F81"/>
    <w:rsid w:val="004C70A3"/>
    <w:rsid w:val="004C7E1B"/>
    <w:rsid w:val="004D11FC"/>
    <w:rsid w:val="004D4A76"/>
    <w:rsid w:val="004E18C3"/>
    <w:rsid w:val="004E4CA9"/>
    <w:rsid w:val="004E682E"/>
    <w:rsid w:val="004E6EE5"/>
    <w:rsid w:val="004E71BA"/>
    <w:rsid w:val="004E7EB2"/>
    <w:rsid w:val="004F009E"/>
    <w:rsid w:val="004F1383"/>
    <w:rsid w:val="004F1386"/>
    <w:rsid w:val="004F1A1D"/>
    <w:rsid w:val="004F1ED5"/>
    <w:rsid w:val="004F1FF4"/>
    <w:rsid w:val="004F79BA"/>
    <w:rsid w:val="00500F2F"/>
    <w:rsid w:val="0050195D"/>
    <w:rsid w:val="00503E39"/>
    <w:rsid w:val="00504599"/>
    <w:rsid w:val="005052A2"/>
    <w:rsid w:val="00505A73"/>
    <w:rsid w:val="00507B77"/>
    <w:rsid w:val="00510967"/>
    <w:rsid w:val="005113BF"/>
    <w:rsid w:val="00511B1D"/>
    <w:rsid w:val="0051241E"/>
    <w:rsid w:val="0051338A"/>
    <w:rsid w:val="005200FD"/>
    <w:rsid w:val="00520497"/>
    <w:rsid w:val="00522A19"/>
    <w:rsid w:val="005230F1"/>
    <w:rsid w:val="0053052E"/>
    <w:rsid w:val="0053260D"/>
    <w:rsid w:val="0053263B"/>
    <w:rsid w:val="00533652"/>
    <w:rsid w:val="00534010"/>
    <w:rsid w:val="00534878"/>
    <w:rsid w:val="005363BF"/>
    <w:rsid w:val="0054055B"/>
    <w:rsid w:val="005408B0"/>
    <w:rsid w:val="005426A4"/>
    <w:rsid w:val="00542ACB"/>
    <w:rsid w:val="005436EC"/>
    <w:rsid w:val="005471DC"/>
    <w:rsid w:val="00550FD6"/>
    <w:rsid w:val="00551434"/>
    <w:rsid w:val="005537A0"/>
    <w:rsid w:val="00554F2D"/>
    <w:rsid w:val="005568F9"/>
    <w:rsid w:val="005614BF"/>
    <w:rsid w:val="005705B3"/>
    <w:rsid w:val="0057497E"/>
    <w:rsid w:val="00575D78"/>
    <w:rsid w:val="0057657E"/>
    <w:rsid w:val="00584C55"/>
    <w:rsid w:val="00585408"/>
    <w:rsid w:val="0058655C"/>
    <w:rsid w:val="00591189"/>
    <w:rsid w:val="00593D8E"/>
    <w:rsid w:val="00596CDC"/>
    <w:rsid w:val="005A643E"/>
    <w:rsid w:val="005A695D"/>
    <w:rsid w:val="005A7188"/>
    <w:rsid w:val="005B48D1"/>
    <w:rsid w:val="005B541B"/>
    <w:rsid w:val="005B66E3"/>
    <w:rsid w:val="005B7148"/>
    <w:rsid w:val="005B721B"/>
    <w:rsid w:val="005C1BC5"/>
    <w:rsid w:val="005C2089"/>
    <w:rsid w:val="005C3E8D"/>
    <w:rsid w:val="005C579A"/>
    <w:rsid w:val="005C5D00"/>
    <w:rsid w:val="005D199D"/>
    <w:rsid w:val="005D3F5E"/>
    <w:rsid w:val="005D5DBA"/>
    <w:rsid w:val="005D6166"/>
    <w:rsid w:val="005E793C"/>
    <w:rsid w:val="005F4686"/>
    <w:rsid w:val="005F555E"/>
    <w:rsid w:val="005F59B4"/>
    <w:rsid w:val="005F5EA2"/>
    <w:rsid w:val="00603AD1"/>
    <w:rsid w:val="00605502"/>
    <w:rsid w:val="00612223"/>
    <w:rsid w:val="006146B6"/>
    <w:rsid w:val="00615379"/>
    <w:rsid w:val="00616EF1"/>
    <w:rsid w:val="006221C6"/>
    <w:rsid w:val="006223E1"/>
    <w:rsid w:val="00622CB8"/>
    <w:rsid w:val="0062606B"/>
    <w:rsid w:val="00627165"/>
    <w:rsid w:val="00630B6F"/>
    <w:rsid w:val="006322A6"/>
    <w:rsid w:val="00632B46"/>
    <w:rsid w:val="006411A8"/>
    <w:rsid w:val="00641881"/>
    <w:rsid w:val="00644573"/>
    <w:rsid w:val="0064640A"/>
    <w:rsid w:val="006469D5"/>
    <w:rsid w:val="00651098"/>
    <w:rsid w:val="0065151A"/>
    <w:rsid w:val="00652B3C"/>
    <w:rsid w:val="00660B18"/>
    <w:rsid w:val="00660FB0"/>
    <w:rsid w:val="006632A9"/>
    <w:rsid w:val="006643B4"/>
    <w:rsid w:val="0066605B"/>
    <w:rsid w:val="00667233"/>
    <w:rsid w:val="00667A43"/>
    <w:rsid w:val="00670811"/>
    <w:rsid w:val="00672DB7"/>
    <w:rsid w:val="00673319"/>
    <w:rsid w:val="00673971"/>
    <w:rsid w:val="006744F6"/>
    <w:rsid w:val="00676B00"/>
    <w:rsid w:val="00677AFF"/>
    <w:rsid w:val="00683476"/>
    <w:rsid w:val="00687B1D"/>
    <w:rsid w:val="006900B9"/>
    <w:rsid w:val="00690AE1"/>
    <w:rsid w:val="00691FA7"/>
    <w:rsid w:val="00692333"/>
    <w:rsid w:val="0069509A"/>
    <w:rsid w:val="0069653C"/>
    <w:rsid w:val="006A1268"/>
    <w:rsid w:val="006A4423"/>
    <w:rsid w:val="006A6B8F"/>
    <w:rsid w:val="006A6ED5"/>
    <w:rsid w:val="006B039C"/>
    <w:rsid w:val="006B25BF"/>
    <w:rsid w:val="006B3FAF"/>
    <w:rsid w:val="006B6037"/>
    <w:rsid w:val="006B7573"/>
    <w:rsid w:val="006C075B"/>
    <w:rsid w:val="006C1F26"/>
    <w:rsid w:val="006C44EB"/>
    <w:rsid w:val="006C4D6E"/>
    <w:rsid w:val="006C4FA1"/>
    <w:rsid w:val="006D0884"/>
    <w:rsid w:val="006D1F77"/>
    <w:rsid w:val="006D27E7"/>
    <w:rsid w:val="006D3132"/>
    <w:rsid w:val="006D4650"/>
    <w:rsid w:val="006D4736"/>
    <w:rsid w:val="006D66A6"/>
    <w:rsid w:val="006D706A"/>
    <w:rsid w:val="006E1832"/>
    <w:rsid w:val="006E4AE2"/>
    <w:rsid w:val="006E5163"/>
    <w:rsid w:val="006E6B22"/>
    <w:rsid w:val="006F0549"/>
    <w:rsid w:val="006F28D1"/>
    <w:rsid w:val="006F5CD1"/>
    <w:rsid w:val="00702BEB"/>
    <w:rsid w:val="00703CFA"/>
    <w:rsid w:val="007057EF"/>
    <w:rsid w:val="0070664C"/>
    <w:rsid w:val="00712523"/>
    <w:rsid w:val="007131D1"/>
    <w:rsid w:val="00715D61"/>
    <w:rsid w:val="007179D7"/>
    <w:rsid w:val="007200A4"/>
    <w:rsid w:val="007254E9"/>
    <w:rsid w:val="007258C1"/>
    <w:rsid w:val="00726697"/>
    <w:rsid w:val="00734B79"/>
    <w:rsid w:val="00734DBD"/>
    <w:rsid w:val="00734E18"/>
    <w:rsid w:val="00735DF8"/>
    <w:rsid w:val="0073638F"/>
    <w:rsid w:val="00740F61"/>
    <w:rsid w:val="00745FBF"/>
    <w:rsid w:val="0074641A"/>
    <w:rsid w:val="00746507"/>
    <w:rsid w:val="00746B96"/>
    <w:rsid w:val="00751851"/>
    <w:rsid w:val="007522CE"/>
    <w:rsid w:val="007532CE"/>
    <w:rsid w:val="0075496E"/>
    <w:rsid w:val="00755392"/>
    <w:rsid w:val="0075610A"/>
    <w:rsid w:val="00756908"/>
    <w:rsid w:val="00757929"/>
    <w:rsid w:val="00770463"/>
    <w:rsid w:val="007761E8"/>
    <w:rsid w:val="0078015B"/>
    <w:rsid w:val="00783CDF"/>
    <w:rsid w:val="00790D7F"/>
    <w:rsid w:val="0079227D"/>
    <w:rsid w:val="00796619"/>
    <w:rsid w:val="007A2177"/>
    <w:rsid w:val="007A3F94"/>
    <w:rsid w:val="007A7703"/>
    <w:rsid w:val="007B36F2"/>
    <w:rsid w:val="007B4536"/>
    <w:rsid w:val="007B6B6C"/>
    <w:rsid w:val="007B7181"/>
    <w:rsid w:val="007C1DDB"/>
    <w:rsid w:val="007C41E8"/>
    <w:rsid w:val="007C55BF"/>
    <w:rsid w:val="007C5E6A"/>
    <w:rsid w:val="007C6492"/>
    <w:rsid w:val="007D0F41"/>
    <w:rsid w:val="007D137D"/>
    <w:rsid w:val="007D1BC8"/>
    <w:rsid w:val="007D2D93"/>
    <w:rsid w:val="007D32BF"/>
    <w:rsid w:val="007D5DAC"/>
    <w:rsid w:val="007D6F93"/>
    <w:rsid w:val="007D7135"/>
    <w:rsid w:val="007E0F5F"/>
    <w:rsid w:val="007E243D"/>
    <w:rsid w:val="007E6CFC"/>
    <w:rsid w:val="007F706D"/>
    <w:rsid w:val="00800925"/>
    <w:rsid w:val="0080387E"/>
    <w:rsid w:val="00805E00"/>
    <w:rsid w:val="00806164"/>
    <w:rsid w:val="00811CB0"/>
    <w:rsid w:val="008160C3"/>
    <w:rsid w:val="008201A5"/>
    <w:rsid w:val="008204F1"/>
    <w:rsid w:val="00820654"/>
    <w:rsid w:val="008228E2"/>
    <w:rsid w:val="00822ACA"/>
    <w:rsid w:val="008243A8"/>
    <w:rsid w:val="00824512"/>
    <w:rsid w:val="00825389"/>
    <w:rsid w:val="00832C56"/>
    <w:rsid w:val="00835743"/>
    <w:rsid w:val="00836D37"/>
    <w:rsid w:val="00836F4C"/>
    <w:rsid w:val="008378AD"/>
    <w:rsid w:val="0084108D"/>
    <w:rsid w:val="00843982"/>
    <w:rsid w:val="00845469"/>
    <w:rsid w:val="0084794E"/>
    <w:rsid w:val="00855E01"/>
    <w:rsid w:val="00855F55"/>
    <w:rsid w:val="0085606A"/>
    <w:rsid w:val="008561E1"/>
    <w:rsid w:val="00856451"/>
    <w:rsid w:val="008617C0"/>
    <w:rsid w:val="008639F6"/>
    <w:rsid w:val="0087071E"/>
    <w:rsid w:val="00874992"/>
    <w:rsid w:val="00874D6D"/>
    <w:rsid w:val="00876A56"/>
    <w:rsid w:val="00876B56"/>
    <w:rsid w:val="00877132"/>
    <w:rsid w:val="00880C2A"/>
    <w:rsid w:val="00881088"/>
    <w:rsid w:val="008811FA"/>
    <w:rsid w:val="008829FA"/>
    <w:rsid w:val="00883FC4"/>
    <w:rsid w:val="00884BE8"/>
    <w:rsid w:val="008861A5"/>
    <w:rsid w:val="0089076C"/>
    <w:rsid w:val="00897506"/>
    <w:rsid w:val="008A000A"/>
    <w:rsid w:val="008A3205"/>
    <w:rsid w:val="008A3790"/>
    <w:rsid w:val="008A4222"/>
    <w:rsid w:val="008A43C8"/>
    <w:rsid w:val="008A51F2"/>
    <w:rsid w:val="008A5FB5"/>
    <w:rsid w:val="008A6742"/>
    <w:rsid w:val="008B1913"/>
    <w:rsid w:val="008B21DF"/>
    <w:rsid w:val="008B252C"/>
    <w:rsid w:val="008B3CBF"/>
    <w:rsid w:val="008B4335"/>
    <w:rsid w:val="008B46FB"/>
    <w:rsid w:val="008C050C"/>
    <w:rsid w:val="008C2EAB"/>
    <w:rsid w:val="008C3EBF"/>
    <w:rsid w:val="008C5C1E"/>
    <w:rsid w:val="008C7524"/>
    <w:rsid w:val="008D1F50"/>
    <w:rsid w:val="008D447A"/>
    <w:rsid w:val="008D59EC"/>
    <w:rsid w:val="008E1710"/>
    <w:rsid w:val="008E2F3C"/>
    <w:rsid w:val="008E38A4"/>
    <w:rsid w:val="008E3BA5"/>
    <w:rsid w:val="008E43AB"/>
    <w:rsid w:val="008E47EF"/>
    <w:rsid w:val="008E4F1A"/>
    <w:rsid w:val="008E6D3F"/>
    <w:rsid w:val="008F07A6"/>
    <w:rsid w:val="008F1199"/>
    <w:rsid w:val="008F310C"/>
    <w:rsid w:val="008F324B"/>
    <w:rsid w:val="008F3367"/>
    <w:rsid w:val="008F3389"/>
    <w:rsid w:val="008F4A5F"/>
    <w:rsid w:val="008F5FE3"/>
    <w:rsid w:val="008F627C"/>
    <w:rsid w:val="009016A2"/>
    <w:rsid w:val="009016BC"/>
    <w:rsid w:val="00902BAF"/>
    <w:rsid w:val="00902C54"/>
    <w:rsid w:val="0090317C"/>
    <w:rsid w:val="00903B84"/>
    <w:rsid w:val="0090481F"/>
    <w:rsid w:val="0090584F"/>
    <w:rsid w:val="00906232"/>
    <w:rsid w:val="00907576"/>
    <w:rsid w:val="00914B98"/>
    <w:rsid w:val="009229DB"/>
    <w:rsid w:val="00923C82"/>
    <w:rsid w:val="009256C6"/>
    <w:rsid w:val="00932242"/>
    <w:rsid w:val="00935808"/>
    <w:rsid w:val="00936761"/>
    <w:rsid w:val="00946E56"/>
    <w:rsid w:val="00951D9A"/>
    <w:rsid w:val="00952120"/>
    <w:rsid w:val="00952689"/>
    <w:rsid w:val="00955523"/>
    <w:rsid w:val="00956AC3"/>
    <w:rsid w:val="00960EF0"/>
    <w:rsid w:val="00961312"/>
    <w:rsid w:val="009630A1"/>
    <w:rsid w:val="00971006"/>
    <w:rsid w:val="00973D5E"/>
    <w:rsid w:val="00974C60"/>
    <w:rsid w:val="009768F0"/>
    <w:rsid w:val="00980864"/>
    <w:rsid w:val="009809FB"/>
    <w:rsid w:val="00983185"/>
    <w:rsid w:val="0098666E"/>
    <w:rsid w:val="00995F16"/>
    <w:rsid w:val="00996067"/>
    <w:rsid w:val="0099682B"/>
    <w:rsid w:val="009A0635"/>
    <w:rsid w:val="009A27CD"/>
    <w:rsid w:val="009A5C29"/>
    <w:rsid w:val="009B0D8C"/>
    <w:rsid w:val="009B201D"/>
    <w:rsid w:val="009C1249"/>
    <w:rsid w:val="009C21B6"/>
    <w:rsid w:val="009C3462"/>
    <w:rsid w:val="009C4568"/>
    <w:rsid w:val="009C520E"/>
    <w:rsid w:val="009C5E8E"/>
    <w:rsid w:val="009C6D9D"/>
    <w:rsid w:val="009C7712"/>
    <w:rsid w:val="009D41E1"/>
    <w:rsid w:val="009E1B8A"/>
    <w:rsid w:val="009E222E"/>
    <w:rsid w:val="009E2A10"/>
    <w:rsid w:val="009E316C"/>
    <w:rsid w:val="009E4FB9"/>
    <w:rsid w:val="009E5D7E"/>
    <w:rsid w:val="009E6042"/>
    <w:rsid w:val="009E637C"/>
    <w:rsid w:val="009E6B6C"/>
    <w:rsid w:val="009F0219"/>
    <w:rsid w:val="009F0562"/>
    <w:rsid w:val="009F1966"/>
    <w:rsid w:val="009F573E"/>
    <w:rsid w:val="009F715B"/>
    <w:rsid w:val="009F7AEA"/>
    <w:rsid w:val="00A00A6D"/>
    <w:rsid w:val="00A05BFF"/>
    <w:rsid w:val="00A06CBA"/>
    <w:rsid w:val="00A07D64"/>
    <w:rsid w:val="00A119B9"/>
    <w:rsid w:val="00A129B7"/>
    <w:rsid w:val="00A14EBC"/>
    <w:rsid w:val="00A16226"/>
    <w:rsid w:val="00A16511"/>
    <w:rsid w:val="00A17FEA"/>
    <w:rsid w:val="00A21787"/>
    <w:rsid w:val="00A217C4"/>
    <w:rsid w:val="00A26B4E"/>
    <w:rsid w:val="00A27622"/>
    <w:rsid w:val="00A30104"/>
    <w:rsid w:val="00A306DA"/>
    <w:rsid w:val="00A32822"/>
    <w:rsid w:val="00A34062"/>
    <w:rsid w:val="00A349E8"/>
    <w:rsid w:val="00A34BA4"/>
    <w:rsid w:val="00A35AD3"/>
    <w:rsid w:val="00A4140B"/>
    <w:rsid w:val="00A41E94"/>
    <w:rsid w:val="00A44130"/>
    <w:rsid w:val="00A461B4"/>
    <w:rsid w:val="00A46508"/>
    <w:rsid w:val="00A46B1D"/>
    <w:rsid w:val="00A50F1F"/>
    <w:rsid w:val="00A554FF"/>
    <w:rsid w:val="00A5561E"/>
    <w:rsid w:val="00A56942"/>
    <w:rsid w:val="00A609E3"/>
    <w:rsid w:val="00A60A08"/>
    <w:rsid w:val="00A649B5"/>
    <w:rsid w:val="00A71240"/>
    <w:rsid w:val="00A718DD"/>
    <w:rsid w:val="00A73249"/>
    <w:rsid w:val="00A73703"/>
    <w:rsid w:val="00A81969"/>
    <w:rsid w:val="00A81C6D"/>
    <w:rsid w:val="00A83F4B"/>
    <w:rsid w:val="00A84569"/>
    <w:rsid w:val="00A92467"/>
    <w:rsid w:val="00A92F2F"/>
    <w:rsid w:val="00A94181"/>
    <w:rsid w:val="00A96996"/>
    <w:rsid w:val="00AA0A23"/>
    <w:rsid w:val="00AA0A81"/>
    <w:rsid w:val="00AA122F"/>
    <w:rsid w:val="00AA2A9C"/>
    <w:rsid w:val="00AA3FBA"/>
    <w:rsid w:val="00AA4A5E"/>
    <w:rsid w:val="00AB0340"/>
    <w:rsid w:val="00AB2700"/>
    <w:rsid w:val="00AB70A5"/>
    <w:rsid w:val="00AC491D"/>
    <w:rsid w:val="00AC5B70"/>
    <w:rsid w:val="00AC5FD4"/>
    <w:rsid w:val="00AC6558"/>
    <w:rsid w:val="00AD0A11"/>
    <w:rsid w:val="00AD1923"/>
    <w:rsid w:val="00AD6097"/>
    <w:rsid w:val="00AD6823"/>
    <w:rsid w:val="00AD6ECA"/>
    <w:rsid w:val="00AE21B8"/>
    <w:rsid w:val="00AE49EE"/>
    <w:rsid w:val="00AF5C7C"/>
    <w:rsid w:val="00AF5C9B"/>
    <w:rsid w:val="00AF616D"/>
    <w:rsid w:val="00AF6766"/>
    <w:rsid w:val="00B01770"/>
    <w:rsid w:val="00B02A8B"/>
    <w:rsid w:val="00B06516"/>
    <w:rsid w:val="00B129E7"/>
    <w:rsid w:val="00B12B8B"/>
    <w:rsid w:val="00B13F74"/>
    <w:rsid w:val="00B142BE"/>
    <w:rsid w:val="00B15A1F"/>
    <w:rsid w:val="00B16478"/>
    <w:rsid w:val="00B211FC"/>
    <w:rsid w:val="00B23799"/>
    <w:rsid w:val="00B23EBC"/>
    <w:rsid w:val="00B25D5E"/>
    <w:rsid w:val="00B26091"/>
    <w:rsid w:val="00B304A0"/>
    <w:rsid w:val="00B32FA1"/>
    <w:rsid w:val="00B3472C"/>
    <w:rsid w:val="00B373ED"/>
    <w:rsid w:val="00B41860"/>
    <w:rsid w:val="00B43830"/>
    <w:rsid w:val="00B43B08"/>
    <w:rsid w:val="00B538D3"/>
    <w:rsid w:val="00B54A86"/>
    <w:rsid w:val="00B56C11"/>
    <w:rsid w:val="00B57665"/>
    <w:rsid w:val="00B605A0"/>
    <w:rsid w:val="00B63CA0"/>
    <w:rsid w:val="00B64EC3"/>
    <w:rsid w:val="00B65CD4"/>
    <w:rsid w:val="00B676D2"/>
    <w:rsid w:val="00B70D87"/>
    <w:rsid w:val="00B70F09"/>
    <w:rsid w:val="00B75927"/>
    <w:rsid w:val="00B76524"/>
    <w:rsid w:val="00B76556"/>
    <w:rsid w:val="00B76EAF"/>
    <w:rsid w:val="00B77C1B"/>
    <w:rsid w:val="00B95FFC"/>
    <w:rsid w:val="00B97360"/>
    <w:rsid w:val="00BA0A58"/>
    <w:rsid w:val="00BA0A63"/>
    <w:rsid w:val="00BA467F"/>
    <w:rsid w:val="00BA52E1"/>
    <w:rsid w:val="00BA76B4"/>
    <w:rsid w:val="00BA7F86"/>
    <w:rsid w:val="00BB39EE"/>
    <w:rsid w:val="00BB6EE3"/>
    <w:rsid w:val="00BC0147"/>
    <w:rsid w:val="00BC41FF"/>
    <w:rsid w:val="00BC4320"/>
    <w:rsid w:val="00BC701A"/>
    <w:rsid w:val="00BD0869"/>
    <w:rsid w:val="00BD267F"/>
    <w:rsid w:val="00BD2C0D"/>
    <w:rsid w:val="00BD4089"/>
    <w:rsid w:val="00BD4FC2"/>
    <w:rsid w:val="00BD5BFD"/>
    <w:rsid w:val="00BE2F48"/>
    <w:rsid w:val="00BE33A9"/>
    <w:rsid w:val="00BE376A"/>
    <w:rsid w:val="00BF32A9"/>
    <w:rsid w:val="00BF7B45"/>
    <w:rsid w:val="00C01197"/>
    <w:rsid w:val="00C01330"/>
    <w:rsid w:val="00C0249D"/>
    <w:rsid w:val="00C03707"/>
    <w:rsid w:val="00C11556"/>
    <w:rsid w:val="00C1485E"/>
    <w:rsid w:val="00C17E78"/>
    <w:rsid w:val="00C20450"/>
    <w:rsid w:val="00C230A3"/>
    <w:rsid w:val="00C241D5"/>
    <w:rsid w:val="00C258A8"/>
    <w:rsid w:val="00C25E99"/>
    <w:rsid w:val="00C26450"/>
    <w:rsid w:val="00C27A76"/>
    <w:rsid w:val="00C32FAF"/>
    <w:rsid w:val="00C400AB"/>
    <w:rsid w:val="00C426D1"/>
    <w:rsid w:val="00C45891"/>
    <w:rsid w:val="00C476F7"/>
    <w:rsid w:val="00C509AC"/>
    <w:rsid w:val="00C522A0"/>
    <w:rsid w:val="00C54C70"/>
    <w:rsid w:val="00C55295"/>
    <w:rsid w:val="00C559B0"/>
    <w:rsid w:val="00C55AFD"/>
    <w:rsid w:val="00C57B85"/>
    <w:rsid w:val="00C60960"/>
    <w:rsid w:val="00C621FE"/>
    <w:rsid w:val="00C63826"/>
    <w:rsid w:val="00C6388F"/>
    <w:rsid w:val="00C63C48"/>
    <w:rsid w:val="00C7179C"/>
    <w:rsid w:val="00C718EE"/>
    <w:rsid w:val="00C71A0A"/>
    <w:rsid w:val="00C725D8"/>
    <w:rsid w:val="00C72AB4"/>
    <w:rsid w:val="00C73A99"/>
    <w:rsid w:val="00C77368"/>
    <w:rsid w:val="00C80B71"/>
    <w:rsid w:val="00C829E4"/>
    <w:rsid w:val="00C846EA"/>
    <w:rsid w:val="00C86172"/>
    <w:rsid w:val="00C90130"/>
    <w:rsid w:val="00C93BB0"/>
    <w:rsid w:val="00C96F47"/>
    <w:rsid w:val="00CA1216"/>
    <w:rsid w:val="00CA12B6"/>
    <w:rsid w:val="00CA3FE1"/>
    <w:rsid w:val="00CB1ECD"/>
    <w:rsid w:val="00CB5C43"/>
    <w:rsid w:val="00CC2D25"/>
    <w:rsid w:val="00CC4A57"/>
    <w:rsid w:val="00CC627E"/>
    <w:rsid w:val="00CC628E"/>
    <w:rsid w:val="00CD35DE"/>
    <w:rsid w:val="00CD705F"/>
    <w:rsid w:val="00CD7E2F"/>
    <w:rsid w:val="00CE163B"/>
    <w:rsid w:val="00CE1C61"/>
    <w:rsid w:val="00CE4576"/>
    <w:rsid w:val="00CE4781"/>
    <w:rsid w:val="00CF24F3"/>
    <w:rsid w:val="00CF42CF"/>
    <w:rsid w:val="00D00069"/>
    <w:rsid w:val="00D03B47"/>
    <w:rsid w:val="00D05231"/>
    <w:rsid w:val="00D11256"/>
    <w:rsid w:val="00D121FA"/>
    <w:rsid w:val="00D153C4"/>
    <w:rsid w:val="00D16AE2"/>
    <w:rsid w:val="00D21062"/>
    <w:rsid w:val="00D2285F"/>
    <w:rsid w:val="00D22E48"/>
    <w:rsid w:val="00D23B65"/>
    <w:rsid w:val="00D246C4"/>
    <w:rsid w:val="00D3066B"/>
    <w:rsid w:val="00D31F6C"/>
    <w:rsid w:val="00D32489"/>
    <w:rsid w:val="00D40CB8"/>
    <w:rsid w:val="00D40E77"/>
    <w:rsid w:val="00D45273"/>
    <w:rsid w:val="00D45B4A"/>
    <w:rsid w:val="00D46B20"/>
    <w:rsid w:val="00D4712A"/>
    <w:rsid w:val="00D4765D"/>
    <w:rsid w:val="00D50218"/>
    <w:rsid w:val="00D542F0"/>
    <w:rsid w:val="00D5513A"/>
    <w:rsid w:val="00D556FB"/>
    <w:rsid w:val="00D558D5"/>
    <w:rsid w:val="00D563F9"/>
    <w:rsid w:val="00D6097D"/>
    <w:rsid w:val="00D60AC0"/>
    <w:rsid w:val="00D65B14"/>
    <w:rsid w:val="00D7043A"/>
    <w:rsid w:val="00D71BEF"/>
    <w:rsid w:val="00D71C26"/>
    <w:rsid w:val="00D73204"/>
    <w:rsid w:val="00D73880"/>
    <w:rsid w:val="00D73DD2"/>
    <w:rsid w:val="00D8079D"/>
    <w:rsid w:val="00D8280F"/>
    <w:rsid w:val="00D82A7E"/>
    <w:rsid w:val="00D85279"/>
    <w:rsid w:val="00D87303"/>
    <w:rsid w:val="00D92868"/>
    <w:rsid w:val="00D93BA1"/>
    <w:rsid w:val="00D94991"/>
    <w:rsid w:val="00D95C62"/>
    <w:rsid w:val="00D96999"/>
    <w:rsid w:val="00D97BD3"/>
    <w:rsid w:val="00DA0205"/>
    <w:rsid w:val="00DA12DE"/>
    <w:rsid w:val="00DA1BB3"/>
    <w:rsid w:val="00DA69B6"/>
    <w:rsid w:val="00DB4EF9"/>
    <w:rsid w:val="00DC3552"/>
    <w:rsid w:val="00DC5D2F"/>
    <w:rsid w:val="00DC6C05"/>
    <w:rsid w:val="00DD06F9"/>
    <w:rsid w:val="00DD2575"/>
    <w:rsid w:val="00DD4CFB"/>
    <w:rsid w:val="00DE459E"/>
    <w:rsid w:val="00DE47BE"/>
    <w:rsid w:val="00DE4A47"/>
    <w:rsid w:val="00DE5650"/>
    <w:rsid w:val="00DE5F54"/>
    <w:rsid w:val="00DE7A8C"/>
    <w:rsid w:val="00DF0443"/>
    <w:rsid w:val="00DF0A57"/>
    <w:rsid w:val="00DF1DC9"/>
    <w:rsid w:val="00DF57F0"/>
    <w:rsid w:val="00E0045E"/>
    <w:rsid w:val="00E00963"/>
    <w:rsid w:val="00E01C1F"/>
    <w:rsid w:val="00E01CDA"/>
    <w:rsid w:val="00E0566F"/>
    <w:rsid w:val="00E077F8"/>
    <w:rsid w:val="00E10A29"/>
    <w:rsid w:val="00E11055"/>
    <w:rsid w:val="00E116CF"/>
    <w:rsid w:val="00E12363"/>
    <w:rsid w:val="00E13DB5"/>
    <w:rsid w:val="00E14C3F"/>
    <w:rsid w:val="00E165CC"/>
    <w:rsid w:val="00E17931"/>
    <w:rsid w:val="00E23293"/>
    <w:rsid w:val="00E24F57"/>
    <w:rsid w:val="00E272E6"/>
    <w:rsid w:val="00E31319"/>
    <w:rsid w:val="00E37683"/>
    <w:rsid w:val="00E452C5"/>
    <w:rsid w:val="00E4581A"/>
    <w:rsid w:val="00E45FE8"/>
    <w:rsid w:val="00E46B58"/>
    <w:rsid w:val="00E5027B"/>
    <w:rsid w:val="00E50A31"/>
    <w:rsid w:val="00E50BD7"/>
    <w:rsid w:val="00E5113F"/>
    <w:rsid w:val="00E51288"/>
    <w:rsid w:val="00E52A18"/>
    <w:rsid w:val="00E555D0"/>
    <w:rsid w:val="00E56408"/>
    <w:rsid w:val="00E5713B"/>
    <w:rsid w:val="00E57F76"/>
    <w:rsid w:val="00E60478"/>
    <w:rsid w:val="00E60613"/>
    <w:rsid w:val="00E60DC7"/>
    <w:rsid w:val="00E613D3"/>
    <w:rsid w:val="00E6207B"/>
    <w:rsid w:val="00E621C7"/>
    <w:rsid w:val="00E65236"/>
    <w:rsid w:val="00E65972"/>
    <w:rsid w:val="00E65E32"/>
    <w:rsid w:val="00E679E6"/>
    <w:rsid w:val="00E74733"/>
    <w:rsid w:val="00E75A03"/>
    <w:rsid w:val="00E75F00"/>
    <w:rsid w:val="00E764D7"/>
    <w:rsid w:val="00E81945"/>
    <w:rsid w:val="00E8239E"/>
    <w:rsid w:val="00E8528C"/>
    <w:rsid w:val="00E91F9E"/>
    <w:rsid w:val="00E93691"/>
    <w:rsid w:val="00E979B8"/>
    <w:rsid w:val="00EA082F"/>
    <w:rsid w:val="00EA1012"/>
    <w:rsid w:val="00EA298E"/>
    <w:rsid w:val="00EA3CD0"/>
    <w:rsid w:val="00EA7915"/>
    <w:rsid w:val="00EB0BE4"/>
    <w:rsid w:val="00EB3DF2"/>
    <w:rsid w:val="00EB56ED"/>
    <w:rsid w:val="00EB68DC"/>
    <w:rsid w:val="00EC010E"/>
    <w:rsid w:val="00EC23F8"/>
    <w:rsid w:val="00EC5D64"/>
    <w:rsid w:val="00EC70E5"/>
    <w:rsid w:val="00ED14BD"/>
    <w:rsid w:val="00ED2A47"/>
    <w:rsid w:val="00ED4895"/>
    <w:rsid w:val="00EE0E74"/>
    <w:rsid w:val="00EE1043"/>
    <w:rsid w:val="00EE109B"/>
    <w:rsid w:val="00EE172D"/>
    <w:rsid w:val="00EE2736"/>
    <w:rsid w:val="00EE2BA3"/>
    <w:rsid w:val="00EE7D02"/>
    <w:rsid w:val="00EF0035"/>
    <w:rsid w:val="00EF5EA7"/>
    <w:rsid w:val="00EF7FD0"/>
    <w:rsid w:val="00F02E5D"/>
    <w:rsid w:val="00F031B8"/>
    <w:rsid w:val="00F04994"/>
    <w:rsid w:val="00F0648D"/>
    <w:rsid w:val="00F067F2"/>
    <w:rsid w:val="00F06C84"/>
    <w:rsid w:val="00F111F3"/>
    <w:rsid w:val="00F13522"/>
    <w:rsid w:val="00F14609"/>
    <w:rsid w:val="00F14CF2"/>
    <w:rsid w:val="00F15145"/>
    <w:rsid w:val="00F1638B"/>
    <w:rsid w:val="00F204BA"/>
    <w:rsid w:val="00F22676"/>
    <w:rsid w:val="00F23907"/>
    <w:rsid w:val="00F24A7B"/>
    <w:rsid w:val="00F265DD"/>
    <w:rsid w:val="00F32981"/>
    <w:rsid w:val="00F34D71"/>
    <w:rsid w:val="00F370CE"/>
    <w:rsid w:val="00F37844"/>
    <w:rsid w:val="00F41ECA"/>
    <w:rsid w:val="00F4260E"/>
    <w:rsid w:val="00F44DE9"/>
    <w:rsid w:val="00F4773F"/>
    <w:rsid w:val="00F54D8F"/>
    <w:rsid w:val="00F55615"/>
    <w:rsid w:val="00F55913"/>
    <w:rsid w:val="00F628FB"/>
    <w:rsid w:val="00F6324D"/>
    <w:rsid w:val="00F63ADD"/>
    <w:rsid w:val="00F65367"/>
    <w:rsid w:val="00F663FC"/>
    <w:rsid w:val="00F7062B"/>
    <w:rsid w:val="00F72464"/>
    <w:rsid w:val="00F747DF"/>
    <w:rsid w:val="00F81409"/>
    <w:rsid w:val="00F82178"/>
    <w:rsid w:val="00F8376D"/>
    <w:rsid w:val="00F8603A"/>
    <w:rsid w:val="00F873C8"/>
    <w:rsid w:val="00F91583"/>
    <w:rsid w:val="00F921DC"/>
    <w:rsid w:val="00F92285"/>
    <w:rsid w:val="00F928C7"/>
    <w:rsid w:val="00F932F5"/>
    <w:rsid w:val="00F96DAE"/>
    <w:rsid w:val="00FA0BAF"/>
    <w:rsid w:val="00FA0CE0"/>
    <w:rsid w:val="00FA1D86"/>
    <w:rsid w:val="00FA2303"/>
    <w:rsid w:val="00FA3076"/>
    <w:rsid w:val="00FA38BD"/>
    <w:rsid w:val="00FA3B33"/>
    <w:rsid w:val="00FA4560"/>
    <w:rsid w:val="00FA7B19"/>
    <w:rsid w:val="00FA7FE6"/>
    <w:rsid w:val="00FB44A8"/>
    <w:rsid w:val="00FC1C16"/>
    <w:rsid w:val="00FC2799"/>
    <w:rsid w:val="00FC3FDB"/>
    <w:rsid w:val="00FC46DE"/>
    <w:rsid w:val="00FC5EAE"/>
    <w:rsid w:val="00FC64CE"/>
    <w:rsid w:val="00FC7BFA"/>
    <w:rsid w:val="00FD2E64"/>
    <w:rsid w:val="00FD3914"/>
    <w:rsid w:val="00FD42F2"/>
    <w:rsid w:val="00FD597D"/>
    <w:rsid w:val="00FD6CF9"/>
    <w:rsid w:val="00FE151A"/>
    <w:rsid w:val="00FE73BA"/>
    <w:rsid w:val="00FF26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122F"/>
    <w:rPr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A122F"/>
    <w:pPr>
      <w:keepNext/>
      <w:jc w:val="center"/>
      <w:outlineLvl w:val="1"/>
    </w:pPr>
    <w:rPr>
      <w:b/>
      <w:sz w:val="32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185B27"/>
    <w:rPr>
      <w:rFonts w:ascii="Cambria" w:hAnsi="Cambria" w:cs="Times New Roman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AA122F"/>
    <w:pPr>
      <w:jc w:val="center"/>
    </w:pPr>
    <w:rPr>
      <w:b/>
      <w:sz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185B27"/>
    <w:rPr>
      <w:rFonts w:ascii="Cambria" w:hAnsi="Cambria" w:cs="Times New Roman"/>
      <w:b/>
      <w:bCs/>
      <w:kern w:val="28"/>
      <w:sz w:val="32"/>
      <w:szCs w:val="32"/>
    </w:rPr>
  </w:style>
  <w:style w:type="paragraph" w:styleId="Footer">
    <w:name w:val="footer"/>
    <w:basedOn w:val="Normal"/>
    <w:link w:val="FooterChar"/>
    <w:uiPriority w:val="99"/>
    <w:rsid w:val="000F572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561E1"/>
    <w:rPr>
      <w:rFonts w:cs="Times New Roman"/>
    </w:rPr>
  </w:style>
  <w:style w:type="character" w:styleId="PageNumber">
    <w:name w:val="page number"/>
    <w:basedOn w:val="DefaultParagraphFont"/>
    <w:uiPriority w:val="99"/>
    <w:rsid w:val="000F572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8A3790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8A3790"/>
    <w:rPr>
      <w:rFonts w:ascii="Segoe UI" w:hAnsi="Segoe UI" w:cs="Times New Roman"/>
      <w:sz w:val="18"/>
    </w:rPr>
  </w:style>
  <w:style w:type="paragraph" w:customStyle="1" w:styleId="p8">
    <w:name w:val="p8"/>
    <w:basedOn w:val="Normal"/>
    <w:uiPriority w:val="99"/>
    <w:rsid w:val="002560B2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0172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302</Words>
  <Characters>1723</Characters>
  <Application>Microsoft Office Outlook</Application>
  <DocSecurity>0</DocSecurity>
  <Lines>0</Lines>
  <Paragraphs>0</Paragraphs>
  <ScaleCrop>false</ScaleCrop>
  <Company>Melkosoft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</dc:title>
  <dc:subject/>
  <dc:creator>Мирослава</dc:creator>
  <cp:keywords/>
  <dc:description/>
  <cp:lastModifiedBy>User</cp:lastModifiedBy>
  <cp:revision>2</cp:revision>
  <cp:lastPrinted>2018-05-03T05:19:00Z</cp:lastPrinted>
  <dcterms:created xsi:type="dcterms:W3CDTF">2018-05-03T05:19:00Z</dcterms:created>
  <dcterms:modified xsi:type="dcterms:W3CDTF">2018-05-03T05:19:00Z</dcterms:modified>
</cp:coreProperties>
</file>